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Settings.xml" ContentType="application/vnd.openxmlformats-officedocument.wordprocessingml.webSettings+xml"/>
  <Override PartName="/word/fontTable.xml" ContentType="application/vnd.openxmlformats-officedocument.wordprocessingml.fontTable+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7118E8" w14:textId="77777777" w:rsidR="00CF520C" w:rsidRPr="00885AF3" w:rsidRDefault="00CF520C">
      <w:pPr>
        <w:tabs>
          <w:tab w:val="left" w:pos="720"/>
          <w:tab w:val="left" w:pos="907"/>
          <w:tab w:val="left" w:pos="1267"/>
          <w:tab w:val="left" w:pos="1627"/>
          <w:tab w:val="left" w:pos="1987"/>
        </w:tabs>
        <w:spacing w:line="240" w:lineRule="exact"/>
        <w:jc w:val="center"/>
        <w:rPr>
          <w:b/>
        </w:rPr>
      </w:pPr>
      <w:r w:rsidRPr="00885AF3">
        <w:rPr>
          <w:b/>
        </w:rPr>
        <w:t>CATEGORY 100</w:t>
      </w:r>
    </w:p>
    <w:p w14:paraId="10D56482" w14:textId="77777777" w:rsidR="00CF520C" w:rsidRPr="00885AF3" w:rsidRDefault="00CF520C">
      <w:pPr>
        <w:tabs>
          <w:tab w:val="left" w:pos="720"/>
          <w:tab w:val="left" w:pos="907"/>
          <w:tab w:val="left" w:pos="1267"/>
          <w:tab w:val="left" w:pos="1627"/>
          <w:tab w:val="left" w:pos="1987"/>
        </w:tabs>
        <w:spacing w:line="240" w:lineRule="exact"/>
        <w:jc w:val="center"/>
        <w:rPr>
          <w:b/>
        </w:rPr>
      </w:pPr>
      <w:r w:rsidRPr="00885AF3">
        <w:rPr>
          <w:b/>
        </w:rPr>
        <w:t>PRELIMINARY</w:t>
      </w:r>
    </w:p>
    <w:p w14:paraId="657D9C1A" w14:textId="77777777" w:rsidR="00CF520C" w:rsidRPr="00885AF3" w:rsidDel="0058335A" w:rsidRDefault="00CF520C">
      <w:pPr>
        <w:tabs>
          <w:tab w:val="left" w:pos="720"/>
          <w:tab w:val="left" w:pos="907"/>
          <w:tab w:val="left" w:pos="1267"/>
          <w:tab w:val="left" w:pos="1627"/>
          <w:tab w:val="left" w:pos="1987"/>
        </w:tabs>
        <w:spacing w:line="240" w:lineRule="exact"/>
        <w:jc w:val="center"/>
        <w:rPr>
          <w:b/>
        </w:rPr>
      </w:pPr>
    </w:p>
    <w:p w14:paraId="3E694923" w14:textId="3D589275" w:rsidR="00CF520C" w:rsidRDefault="00D35229" w:rsidP="00605345">
      <w:pPr>
        <w:tabs>
          <w:tab w:val="left" w:pos="720"/>
          <w:tab w:val="left" w:pos="907"/>
          <w:tab w:val="left" w:pos="1267"/>
          <w:tab w:val="left" w:pos="1627"/>
          <w:tab w:val="left" w:pos="1987"/>
        </w:tabs>
        <w:ind w:left="-450" w:firstLine="450"/>
        <w:jc w:val="center"/>
      </w:pPr>
      <w:r w:rsidRPr="00605345">
        <w:rPr>
          <w:rFonts w:ascii="Times New Roman Bold" w:hAnsi="Times New Roman Bold"/>
          <w:bCs/>
          <w:caps/>
          <w:color w:val="000000"/>
          <w:szCs w:val="24"/>
        </w:rPr>
        <w:t xml:space="preserve">SECTION </w:t>
      </w:r>
      <w:sdt>
        <w:sdtPr>
          <w:rPr>
            <w:rFonts w:ascii="Times New Roman Bold" w:hAnsi="Times New Roman Bold"/>
            <w:bCs/>
            <w:caps/>
            <w:color w:val="000000"/>
            <w:szCs w:val="24"/>
          </w:rPr>
          <w:alias w:val="Title"/>
          <w:tag w:val=""/>
          <w:id w:val="1884674087"/>
          <w:placeholder>
            <w:docPart w:val="D884FA96C011435C990FF63B2A39AC71"/>
          </w:placeholder>
          <w:dataBinding w:prefixMappings="xmlns:ns0='http://purl.org/dc/elements/1.1/' xmlns:ns1='http://schemas.openxmlformats.org/package/2006/metadata/core-properties' " w:xpath="/ns1:coreProperties[1]/ns0:title[1]" w:storeItemID="{6C3C8BC8-F283-45AE-878A-BAB7291924A1}"/>
          <w:text/>
        </w:sdtPr>
        <w:sdtEndPr/>
        <w:sdtContent>
          <w:r w:rsidR="0076729F">
            <w:rPr>
              <w:rFonts w:ascii="Times New Roman Bold" w:hAnsi="Times New Roman Bold"/>
              <w:bCs/>
              <w:caps/>
              <w:color w:val="000000"/>
              <w:szCs w:val="24"/>
            </w:rPr>
            <w:t>104.22 — Stop/Slow Automated Flagger Assistance Device (AFAD)</w:t>
          </w:r>
        </w:sdtContent>
      </w:sdt>
      <w:r w:rsidR="00600649" w:rsidRPr="00D35229">
        <w:fldChar w:fldCharType="begin"/>
      </w:r>
      <w:r w:rsidR="00CF520C" w:rsidRPr="00D35229">
        <w:instrText xml:space="preserve"> TC "SP</w:instrText>
      </w:r>
      <w:r w:rsidR="00814822" w:rsidRPr="00D35229">
        <w:instrText>I</w:instrText>
      </w:r>
      <w:r w:rsidR="00912595" w:rsidRPr="00D35229">
        <w:instrText xml:space="preserve"> </w:instrText>
      </w:r>
      <w:r w:rsidR="00CF520C" w:rsidRPr="00D35229">
        <w:instrText xml:space="preserve">Section </w:instrText>
      </w:r>
      <w:r w:rsidR="00E54756" w:rsidRPr="00D35229">
        <w:instrText>104.</w:instrText>
      </w:r>
      <w:r w:rsidR="00FC549B">
        <w:instrText>2</w:instrText>
      </w:r>
      <w:r w:rsidR="00D051A3" w:rsidRPr="00D35229">
        <w:instrText xml:space="preserve">2 </w:instrText>
      </w:r>
      <w:r w:rsidR="00E54756" w:rsidRPr="00D35229">
        <w:instrText>–</w:instrText>
      </w:r>
      <w:r w:rsidR="00CF520C" w:rsidRPr="00D35229">
        <w:instrText xml:space="preserve"> </w:instrText>
      </w:r>
      <w:r w:rsidR="00AE4DA2">
        <w:instrText xml:space="preserve">Stop/Slow </w:instrText>
      </w:r>
      <w:r w:rsidR="00D051A3" w:rsidRPr="00D35229">
        <w:instrText xml:space="preserve">Automated </w:instrText>
      </w:r>
      <w:r w:rsidR="006E02A6">
        <w:instrText>Flagger Assistance Device (AFAD)</w:instrText>
      </w:r>
      <w:r w:rsidR="00CF520C" w:rsidRPr="00D35229">
        <w:instrText xml:space="preserve">" </w:instrText>
      </w:r>
      <w:r w:rsidR="00600649" w:rsidRPr="00D35229">
        <w:fldChar w:fldCharType="end"/>
      </w:r>
    </w:p>
    <w:p w14:paraId="6D67D394" w14:textId="77777777" w:rsidR="005E30CA" w:rsidRPr="00D35229" w:rsidDel="0058335A" w:rsidRDefault="005E30CA" w:rsidP="00605345">
      <w:pPr>
        <w:tabs>
          <w:tab w:val="left" w:pos="720"/>
          <w:tab w:val="left" w:pos="907"/>
          <w:tab w:val="left" w:pos="1267"/>
          <w:tab w:val="left" w:pos="1627"/>
          <w:tab w:val="left" w:pos="1987"/>
        </w:tabs>
        <w:jc w:val="center"/>
      </w:pPr>
    </w:p>
    <w:p w14:paraId="63F9BB3A" w14:textId="34DDE2C1" w:rsidR="00A5577B" w:rsidRDefault="00A5577B" w:rsidP="00605345">
      <w:pPr>
        <w:widowControl w:val="0"/>
        <w:spacing w:line="257" w:lineRule="auto"/>
        <w:rPr>
          <w:szCs w:val="24"/>
        </w:rPr>
      </w:pPr>
      <w:r w:rsidRPr="00A5577B">
        <w:rPr>
          <w:b/>
          <w:bCs/>
          <w:szCs w:val="24"/>
          <w:u w:val="single"/>
        </w:rPr>
        <w:t>DELETE</w:t>
      </w:r>
      <w:r w:rsidRPr="00A5577B">
        <w:rPr>
          <w:b/>
          <w:bCs/>
          <w:szCs w:val="24"/>
        </w:rPr>
        <w:t xml:space="preserve">:  </w:t>
      </w:r>
      <w:r w:rsidRPr="00A5577B">
        <w:rPr>
          <w:szCs w:val="24"/>
        </w:rPr>
        <w:t xml:space="preserve">SECTION 104.22 </w:t>
      </w:r>
      <w:r w:rsidRPr="00605345">
        <w:rPr>
          <w:szCs w:val="24"/>
        </w:rPr>
        <w:t>in its entirety.</w:t>
      </w:r>
    </w:p>
    <w:p w14:paraId="1F62F633" w14:textId="77777777" w:rsidR="00EE69E0" w:rsidRPr="00605345" w:rsidRDefault="00EE69E0" w:rsidP="00605345">
      <w:pPr>
        <w:widowControl w:val="0"/>
        <w:spacing w:line="257" w:lineRule="auto"/>
        <w:jc w:val="center"/>
        <w:rPr>
          <w:szCs w:val="24"/>
        </w:rPr>
      </w:pPr>
    </w:p>
    <w:p w14:paraId="7E908286" w14:textId="77777777" w:rsidR="00A5577B" w:rsidRDefault="00A5577B" w:rsidP="00A5577B">
      <w:pPr>
        <w:widowControl w:val="0"/>
        <w:spacing w:before="40" w:after="280" w:line="256" w:lineRule="auto"/>
        <w:jc w:val="both"/>
        <w:rPr>
          <w:szCs w:val="24"/>
        </w:rPr>
      </w:pPr>
      <w:r w:rsidRPr="00A5577B">
        <w:rPr>
          <w:b/>
          <w:bCs/>
          <w:szCs w:val="24"/>
          <w:u w:val="single"/>
        </w:rPr>
        <w:t>INSERT</w:t>
      </w:r>
      <w:r w:rsidRPr="00605345">
        <w:rPr>
          <w:b/>
          <w:bCs/>
          <w:szCs w:val="24"/>
        </w:rPr>
        <w:t>:</w:t>
      </w:r>
      <w:r w:rsidRPr="00A5577B">
        <w:rPr>
          <w:szCs w:val="24"/>
        </w:rPr>
        <w:t xml:space="preserve"> The following:</w:t>
      </w:r>
    </w:p>
    <w:p w14:paraId="43060F10" w14:textId="26915E8E" w:rsidR="00401AD1" w:rsidRPr="00605345" w:rsidRDefault="00401AD1" w:rsidP="00605345">
      <w:pPr>
        <w:jc w:val="center"/>
        <w:rPr>
          <w:rFonts w:ascii="Times New Roman Bold" w:hAnsi="Times New Roman Bold"/>
          <w:caps/>
        </w:rPr>
      </w:pPr>
      <w:r w:rsidRPr="00605345">
        <w:rPr>
          <w:rFonts w:ascii="Times New Roman Bold" w:hAnsi="Times New Roman Bold"/>
          <w:b/>
        </w:rPr>
        <w:t xml:space="preserve">SECTION </w:t>
      </w:r>
      <w:sdt>
        <w:sdtPr>
          <w:rPr>
            <w:rFonts w:ascii="Times New Roman Bold" w:hAnsi="Times New Roman Bold"/>
            <w:b/>
            <w:caps/>
          </w:rPr>
          <w:alias w:val="Title"/>
          <w:tag w:val=""/>
          <w:id w:val="900784560"/>
          <w:placeholder>
            <w:docPart w:val="1D0BFBC879944FB3BB4AF01808C33C5E"/>
          </w:placeholder>
          <w:dataBinding w:prefixMappings="xmlns:ns0='http://purl.org/dc/elements/1.1/' xmlns:ns1='http://schemas.openxmlformats.org/package/2006/metadata/core-properties' " w:xpath="/ns1:coreProperties[1]/ns0:title[1]" w:storeItemID="{6C3C8BC8-F283-45AE-878A-BAB7291924A1}"/>
          <w:text/>
        </w:sdtPr>
        <w:sdtEndPr/>
        <w:sdtContent>
          <w:r w:rsidR="005D067E">
            <w:rPr>
              <w:rFonts w:ascii="Times New Roman Bold" w:hAnsi="Times New Roman Bold"/>
              <w:b/>
              <w:caps/>
            </w:rPr>
            <w:t>104.22 — Stop/Slow Automated Flagger Assistance Device (AFAD)</w:t>
          </w:r>
        </w:sdtContent>
      </w:sdt>
    </w:p>
    <w:p w14:paraId="4C852D4D" w14:textId="77777777" w:rsidR="0063672A" w:rsidRPr="0063672A" w:rsidRDefault="0063672A" w:rsidP="00605345"/>
    <w:p w14:paraId="6ABDDB50" w14:textId="5CD97CA3" w:rsidR="00A5577B" w:rsidRDefault="00A5577B">
      <w:pPr>
        <w:widowControl w:val="0"/>
        <w:spacing w:line="259" w:lineRule="auto"/>
        <w:jc w:val="both"/>
        <w:rPr>
          <w:b/>
          <w:szCs w:val="24"/>
        </w:rPr>
      </w:pPr>
      <w:r w:rsidRPr="00605345">
        <w:rPr>
          <w:b/>
          <w:szCs w:val="24"/>
        </w:rPr>
        <w:t>104.22.01</w:t>
      </w:r>
      <w:r w:rsidRPr="00605345">
        <w:rPr>
          <w:b/>
          <w:szCs w:val="24"/>
        </w:rPr>
        <w:t> </w:t>
      </w:r>
      <w:r w:rsidRPr="00605345">
        <w:rPr>
          <w:b/>
          <w:szCs w:val="24"/>
        </w:rPr>
        <w:t>DESCRIPTION</w:t>
      </w:r>
    </w:p>
    <w:p w14:paraId="1E8F5DEC" w14:textId="77777777" w:rsidR="00401AD1" w:rsidRPr="00605345" w:rsidRDefault="00401AD1" w:rsidP="00605345">
      <w:pPr>
        <w:widowControl w:val="0"/>
        <w:spacing w:line="259" w:lineRule="auto"/>
        <w:jc w:val="both"/>
        <w:rPr>
          <w:b/>
          <w:szCs w:val="24"/>
        </w:rPr>
      </w:pPr>
    </w:p>
    <w:p w14:paraId="10938C58" w14:textId="006B5762" w:rsidR="00A5577B" w:rsidRDefault="00A5577B" w:rsidP="00900E41">
      <w:pPr>
        <w:widowControl w:val="0"/>
        <w:jc w:val="both"/>
        <w:rPr>
          <w:szCs w:val="24"/>
        </w:rPr>
      </w:pPr>
      <w:r w:rsidRPr="00A5577B">
        <w:rPr>
          <w:szCs w:val="24"/>
        </w:rPr>
        <w:t xml:space="preserve">An automated flagger assistance device (AFAD) is designed for remote operation by a certified flagger.  AFADs shall only be used in situations where there is only one lane of approaching traffic in the direction to be controlled. </w:t>
      </w:r>
      <w:r w:rsidR="000B48D8">
        <w:rPr>
          <w:szCs w:val="24"/>
        </w:rPr>
        <w:t xml:space="preserve"> </w:t>
      </w:r>
      <w:r w:rsidRPr="00A5577B">
        <w:rPr>
          <w:szCs w:val="24"/>
        </w:rPr>
        <w:t>The AFAD shall be either Type I ‘RED/YELLOW’ Lens system or Type II ‘STOP/SLOW’ Sign system.</w:t>
      </w:r>
    </w:p>
    <w:p w14:paraId="2864B8B3" w14:textId="77777777" w:rsidR="00900E41" w:rsidRPr="00A5577B" w:rsidRDefault="00900E41" w:rsidP="00605345">
      <w:pPr>
        <w:widowControl w:val="0"/>
        <w:jc w:val="both"/>
        <w:rPr>
          <w:szCs w:val="24"/>
        </w:rPr>
      </w:pPr>
    </w:p>
    <w:p w14:paraId="077BBE40" w14:textId="40631CD3" w:rsidR="00A5577B" w:rsidRDefault="00A5577B" w:rsidP="00900E41">
      <w:pPr>
        <w:widowControl w:val="0"/>
        <w:jc w:val="both"/>
        <w:rPr>
          <w:szCs w:val="24"/>
        </w:rPr>
      </w:pPr>
      <w:r w:rsidRPr="00A5577B">
        <w:rPr>
          <w:szCs w:val="24"/>
        </w:rPr>
        <w:t xml:space="preserve">Furnish, install, and maintain a portable, self-contained, </w:t>
      </w:r>
      <w:r w:rsidR="003D279A" w:rsidRPr="00A5577B">
        <w:rPr>
          <w:szCs w:val="24"/>
        </w:rPr>
        <w:t xml:space="preserve">AFAD for temporary </w:t>
      </w:r>
      <w:r w:rsidRPr="00A5577B">
        <w:rPr>
          <w:szCs w:val="24"/>
        </w:rPr>
        <w:t xml:space="preserve">traffic control as specified in the Contract Documents or as directed. </w:t>
      </w:r>
      <w:r w:rsidR="00305E71">
        <w:rPr>
          <w:szCs w:val="24"/>
        </w:rPr>
        <w:t xml:space="preserve">The AFAD shall </w:t>
      </w:r>
      <w:r w:rsidR="00513676">
        <w:rPr>
          <w:szCs w:val="24"/>
        </w:rPr>
        <w:t xml:space="preserve">be crashworthy as specified in Section 104. </w:t>
      </w:r>
      <w:r w:rsidR="000B48D8">
        <w:rPr>
          <w:szCs w:val="24"/>
        </w:rPr>
        <w:t xml:space="preserve"> </w:t>
      </w:r>
      <w:r w:rsidRPr="00A5577B">
        <w:rPr>
          <w:szCs w:val="24"/>
        </w:rPr>
        <w:t xml:space="preserve">Furnish certified flagger(s) per 104.15.01 to operate the AFAD(s). </w:t>
      </w:r>
      <w:r w:rsidR="000B48D8">
        <w:rPr>
          <w:szCs w:val="24"/>
        </w:rPr>
        <w:t xml:space="preserve"> </w:t>
      </w:r>
      <w:r w:rsidR="0039543D">
        <w:rPr>
          <w:szCs w:val="24"/>
        </w:rPr>
        <w:t xml:space="preserve">Install </w:t>
      </w:r>
      <w:r w:rsidR="00D65694">
        <w:rPr>
          <w:szCs w:val="24"/>
        </w:rPr>
        <w:t xml:space="preserve">AFAD related </w:t>
      </w:r>
      <w:r w:rsidR="0039543D">
        <w:rPr>
          <w:szCs w:val="24"/>
        </w:rPr>
        <w:t xml:space="preserve">signs and channelizing devices as specified in the </w:t>
      </w:r>
      <w:r w:rsidR="008B30C1">
        <w:rPr>
          <w:szCs w:val="24"/>
        </w:rPr>
        <w:t xml:space="preserve">Book of </w:t>
      </w:r>
      <w:r w:rsidR="0039543D">
        <w:rPr>
          <w:szCs w:val="24"/>
        </w:rPr>
        <w:t>Standards for Highways and Incidental Structures.</w:t>
      </w:r>
    </w:p>
    <w:p w14:paraId="28CFFEC2" w14:textId="77777777" w:rsidR="00900E41" w:rsidRPr="00A5577B" w:rsidRDefault="00900E41" w:rsidP="00605345">
      <w:pPr>
        <w:widowControl w:val="0"/>
        <w:jc w:val="both"/>
        <w:rPr>
          <w:szCs w:val="24"/>
        </w:rPr>
      </w:pPr>
    </w:p>
    <w:p w14:paraId="313E4C28" w14:textId="4CC9A378" w:rsidR="00A5577B" w:rsidRDefault="00A5577B" w:rsidP="00900E41">
      <w:pPr>
        <w:widowControl w:val="0"/>
        <w:jc w:val="both"/>
        <w:rPr>
          <w:b/>
          <w:szCs w:val="24"/>
        </w:rPr>
      </w:pPr>
      <w:r w:rsidRPr="00605345">
        <w:rPr>
          <w:b/>
          <w:szCs w:val="24"/>
        </w:rPr>
        <w:t>104.22.02</w:t>
      </w:r>
      <w:r w:rsidRPr="00605345">
        <w:rPr>
          <w:b/>
          <w:szCs w:val="24"/>
        </w:rPr>
        <w:t> </w:t>
      </w:r>
      <w:r w:rsidRPr="00605345">
        <w:rPr>
          <w:b/>
          <w:szCs w:val="24"/>
        </w:rPr>
        <w:t>MATERIALS</w:t>
      </w:r>
    </w:p>
    <w:p w14:paraId="6E9104F0" w14:textId="77777777" w:rsidR="00900E41" w:rsidRPr="00605345" w:rsidRDefault="00900E41" w:rsidP="00605345">
      <w:pPr>
        <w:widowControl w:val="0"/>
        <w:jc w:val="both"/>
        <w:rPr>
          <w:b/>
          <w:szCs w:val="24"/>
        </w:rPr>
      </w:pPr>
    </w:p>
    <w:tbl>
      <w:tblPr>
        <w:tblW w:w="0" w:type="auto"/>
        <w:tblCellSpacing w:w="15" w:type="dxa"/>
        <w:tblInd w:w="720" w:type="dxa"/>
        <w:tblCellMar>
          <w:top w:w="15" w:type="dxa"/>
          <w:left w:w="15" w:type="dxa"/>
          <w:bottom w:w="15" w:type="dxa"/>
          <w:right w:w="15" w:type="dxa"/>
        </w:tblCellMar>
        <w:tblLook w:val="04A0" w:firstRow="1" w:lastRow="0" w:firstColumn="1" w:lastColumn="0" w:noHBand="0" w:noVBand="1"/>
      </w:tblPr>
      <w:tblGrid>
        <w:gridCol w:w="4590"/>
        <w:gridCol w:w="1440"/>
      </w:tblGrid>
      <w:tr w:rsidR="00A5577B" w:rsidRPr="00A5577B" w14:paraId="739502DD" w14:textId="77777777">
        <w:trPr>
          <w:tblCellSpacing w:w="15" w:type="dxa"/>
        </w:trPr>
        <w:tc>
          <w:tcPr>
            <w:tcW w:w="4545" w:type="dxa"/>
            <w:vAlign w:val="bottom"/>
            <w:hideMark/>
          </w:tcPr>
          <w:p w14:paraId="3DFC6922" w14:textId="77777777" w:rsidR="00A5577B" w:rsidRPr="00A5577B" w:rsidRDefault="00A5577B" w:rsidP="00A5577B">
            <w:pPr>
              <w:widowControl w:val="0"/>
              <w:rPr>
                <w:szCs w:val="24"/>
              </w:rPr>
            </w:pPr>
            <w:r w:rsidRPr="00A5577B">
              <w:rPr>
                <w:szCs w:val="24"/>
              </w:rPr>
              <w:t>AFAD</w:t>
            </w:r>
          </w:p>
        </w:tc>
        <w:tc>
          <w:tcPr>
            <w:tcW w:w="1395" w:type="dxa"/>
            <w:vAlign w:val="bottom"/>
            <w:hideMark/>
          </w:tcPr>
          <w:p w14:paraId="175A0596" w14:textId="77777777" w:rsidR="00A5577B" w:rsidRPr="00A5577B" w:rsidRDefault="00A5577B" w:rsidP="00A5577B">
            <w:pPr>
              <w:widowControl w:val="0"/>
              <w:rPr>
                <w:szCs w:val="24"/>
              </w:rPr>
            </w:pPr>
            <w:r w:rsidRPr="00A5577B">
              <w:rPr>
                <w:szCs w:val="24"/>
              </w:rPr>
              <w:t>QPL</w:t>
            </w:r>
          </w:p>
        </w:tc>
      </w:tr>
      <w:tr w:rsidR="00741D5E" w:rsidRPr="00A5577B" w14:paraId="24CBD82B" w14:textId="77777777" w:rsidTr="00605345">
        <w:trPr>
          <w:tblCellSpacing w:w="15" w:type="dxa"/>
        </w:trPr>
        <w:tc>
          <w:tcPr>
            <w:tcW w:w="4545" w:type="dxa"/>
            <w:vAlign w:val="center"/>
          </w:tcPr>
          <w:p w14:paraId="70DC5095" w14:textId="06134784" w:rsidR="00741D5E" w:rsidRPr="00A5577B" w:rsidRDefault="00741D5E" w:rsidP="00741D5E">
            <w:pPr>
              <w:widowControl w:val="0"/>
              <w:rPr>
                <w:szCs w:val="24"/>
              </w:rPr>
            </w:pPr>
            <w:r w:rsidRPr="008D4D63">
              <w:rPr>
                <w:color w:val="000000"/>
                <w:szCs w:val="24"/>
              </w:rPr>
              <w:t>Cones for Maintenance of Traffic</w:t>
            </w:r>
          </w:p>
        </w:tc>
        <w:tc>
          <w:tcPr>
            <w:tcW w:w="1395" w:type="dxa"/>
            <w:vAlign w:val="center"/>
          </w:tcPr>
          <w:p w14:paraId="4F0C454F" w14:textId="2CAB41DC" w:rsidR="00741D5E" w:rsidRPr="00A5577B" w:rsidRDefault="00741D5E" w:rsidP="00741D5E">
            <w:pPr>
              <w:widowControl w:val="0"/>
              <w:rPr>
                <w:szCs w:val="24"/>
              </w:rPr>
            </w:pPr>
            <w:r w:rsidRPr="008D4D63">
              <w:rPr>
                <w:color w:val="000000"/>
                <w:szCs w:val="24"/>
              </w:rPr>
              <w:t>104.14.02</w:t>
            </w:r>
          </w:p>
        </w:tc>
      </w:tr>
      <w:tr w:rsidR="00720DFC" w:rsidRPr="00A5577B" w14:paraId="297A9459" w14:textId="77777777" w:rsidTr="00605345">
        <w:trPr>
          <w:tblCellSpacing w:w="15" w:type="dxa"/>
        </w:trPr>
        <w:tc>
          <w:tcPr>
            <w:tcW w:w="4545" w:type="dxa"/>
            <w:vAlign w:val="center"/>
          </w:tcPr>
          <w:p w14:paraId="2B6EAA4B" w14:textId="3FD871A2" w:rsidR="00720DFC" w:rsidRPr="00A5577B" w:rsidRDefault="00720DFC" w:rsidP="00720DFC">
            <w:pPr>
              <w:widowControl w:val="0"/>
              <w:rPr>
                <w:szCs w:val="24"/>
              </w:rPr>
            </w:pPr>
            <w:r w:rsidRPr="008D4D63">
              <w:rPr>
                <w:color w:val="000000"/>
                <w:szCs w:val="24"/>
              </w:rPr>
              <w:t xml:space="preserve">Reflectorization </w:t>
            </w:r>
          </w:p>
        </w:tc>
        <w:tc>
          <w:tcPr>
            <w:tcW w:w="1395" w:type="dxa"/>
            <w:vAlign w:val="center"/>
          </w:tcPr>
          <w:p w14:paraId="4F87D81C" w14:textId="6D8C387A" w:rsidR="00720DFC" w:rsidRPr="00A5577B" w:rsidRDefault="00720DFC" w:rsidP="00720DFC">
            <w:pPr>
              <w:widowControl w:val="0"/>
              <w:rPr>
                <w:szCs w:val="24"/>
              </w:rPr>
            </w:pPr>
            <w:r w:rsidRPr="008D4D63">
              <w:rPr>
                <w:color w:val="000000"/>
                <w:szCs w:val="24"/>
              </w:rPr>
              <w:t>950.03</w:t>
            </w:r>
          </w:p>
        </w:tc>
      </w:tr>
      <w:tr w:rsidR="00FF6292" w:rsidRPr="00A5577B" w14:paraId="252259AC" w14:textId="77777777" w:rsidTr="00D442B5">
        <w:trPr>
          <w:tblCellSpacing w:w="15" w:type="dxa"/>
        </w:trPr>
        <w:tc>
          <w:tcPr>
            <w:tcW w:w="4545" w:type="dxa"/>
            <w:vAlign w:val="center"/>
          </w:tcPr>
          <w:p w14:paraId="4CC99ED5" w14:textId="189B866A" w:rsidR="00FF6292" w:rsidRPr="008D4D63" w:rsidRDefault="00FF6292" w:rsidP="00720DFC">
            <w:pPr>
              <w:widowControl w:val="0"/>
              <w:rPr>
                <w:color w:val="000000"/>
                <w:szCs w:val="24"/>
              </w:rPr>
            </w:pPr>
            <w:r>
              <w:rPr>
                <w:color w:val="000000"/>
                <w:szCs w:val="24"/>
              </w:rPr>
              <w:t>Sign Material</w:t>
            </w:r>
          </w:p>
        </w:tc>
        <w:tc>
          <w:tcPr>
            <w:tcW w:w="1395" w:type="dxa"/>
            <w:vAlign w:val="center"/>
          </w:tcPr>
          <w:p w14:paraId="6DDF2885" w14:textId="3992F02E" w:rsidR="00FF6292" w:rsidRPr="008D4D63" w:rsidRDefault="00FF6292" w:rsidP="00720DFC">
            <w:pPr>
              <w:widowControl w:val="0"/>
              <w:rPr>
                <w:color w:val="000000"/>
                <w:szCs w:val="24"/>
              </w:rPr>
            </w:pPr>
            <w:r>
              <w:rPr>
                <w:color w:val="000000"/>
                <w:szCs w:val="24"/>
              </w:rPr>
              <w:t>950.08</w:t>
            </w:r>
          </w:p>
        </w:tc>
      </w:tr>
    </w:tbl>
    <w:p w14:paraId="5B06A8F8" w14:textId="77777777" w:rsidR="00900E41" w:rsidRDefault="00900E41" w:rsidP="00900E41">
      <w:pPr>
        <w:widowControl w:val="0"/>
        <w:suppressAutoHyphens/>
        <w:jc w:val="both"/>
        <w:rPr>
          <w:szCs w:val="24"/>
        </w:rPr>
      </w:pPr>
    </w:p>
    <w:p w14:paraId="369BBB0B" w14:textId="494AF0DA" w:rsidR="00A5577B" w:rsidRDefault="00A5577B" w:rsidP="00605345">
      <w:pPr>
        <w:widowControl w:val="0"/>
        <w:suppressAutoHyphens/>
        <w:jc w:val="both"/>
        <w:rPr>
          <w:szCs w:val="24"/>
        </w:rPr>
      </w:pPr>
      <w:r w:rsidRPr="00A5577B">
        <w:rPr>
          <w:szCs w:val="24"/>
        </w:rPr>
        <w:t xml:space="preserve">The AFAD shall be capable of being operated from the controller cabinet mounted on the unit.  The unit shall have the ability for manual override in case of remote failure. </w:t>
      </w:r>
    </w:p>
    <w:p w14:paraId="74348021" w14:textId="77777777" w:rsidR="00915287" w:rsidRPr="00A5577B" w:rsidRDefault="00915287" w:rsidP="00605345">
      <w:pPr>
        <w:widowControl w:val="0"/>
        <w:suppressAutoHyphens/>
        <w:jc w:val="both"/>
        <w:rPr>
          <w:szCs w:val="24"/>
        </w:rPr>
      </w:pPr>
    </w:p>
    <w:p w14:paraId="0F63580F" w14:textId="4BD77A3F" w:rsidR="00A5577B" w:rsidRDefault="00A5577B" w:rsidP="00915287">
      <w:pPr>
        <w:widowControl w:val="0"/>
        <w:suppressAutoHyphens/>
        <w:jc w:val="both"/>
        <w:rPr>
          <w:b/>
          <w:bCs/>
          <w:szCs w:val="24"/>
        </w:rPr>
      </w:pPr>
      <w:r w:rsidRPr="00A5577B">
        <w:rPr>
          <w:b/>
          <w:bCs/>
          <w:szCs w:val="24"/>
        </w:rPr>
        <w:t>104.22.02.01 General System Requirements</w:t>
      </w:r>
      <w:r w:rsidR="00F75A1D">
        <w:rPr>
          <w:b/>
          <w:bCs/>
          <w:szCs w:val="24"/>
        </w:rPr>
        <w:t>.</w:t>
      </w:r>
      <w:r w:rsidRPr="00A5577B">
        <w:rPr>
          <w:b/>
          <w:bCs/>
          <w:szCs w:val="24"/>
        </w:rPr>
        <w:t xml:space="preserve"> </w:t>
      </w:r>
    </w:p>
    <w:p w14:paraId="536BAE58" w14:textId="77777777" w:rsidR="00915287" w:rsidRPr="00A5577B" w:rsidRDefault="00915287" w:rsidP="00605345">
      <w:pPr>
        <w:widowControl w:val="0"/>
        <w:suppressAutoHyphens/>
        <w:jc w:val="both"/>
        <w:rPr>
          <w:b/>
          <w:bCs/>
          <w:szCs w:val="24"/>
        </w:rPr>
      </w:pPr>
    </w:p>
    <w:p w14:paraId="713600BA" w14:textId="63558251" w:rsidR="00A5577B" w:rsidRPr="008D0DA4" w:rsidRDefault="007531A8" w:rsidP="00605345">
      <w:pPr>
        <w:pStyle w:val="ListParagraph"/>
        <w:widowControl w:val="0"/>
        <w:numPr>
          <w:ilvl w:val="0"/>
          <w:numId w:val="15"/>
        </w:numPr>
        <w:suppressAutoHyphens/>
        <w:jc w:val="both"/>
        <w:rPr>
          <w:szCs w:val="24"/>
        </w:rPr>
      </w:pPr>
      <w:r>
        <w:rPr>
          <w:b/>
          <w:bCs/>
          <w:szCs w:val="24"/>
        </w:rPr>
        <w:t> </w:t>
      </w:r>
      <w:r w:rsidR="00A5577B" w:rsidRPr="008D0DA4">
        <w:rPr>
          <w:b/>
          <w:bCs/>
          <w:szCs w:val="24"/>
        </w:rPr>
        <w:t>Gate Arm.</w:t>
      </w:r>
      <w:r w:rsidR="00A5577B" w:rsidRPr="008D0DA4">
        <w:rPr>
          <w:szCs w:val="24"/>
        </w:rPr>
        <w:t xml:space="preserve">  The AFAD shall include a gate arm that is at least</w:t>
      </w:r>
      <w:r w:rsidR="00E47625">
        <w:rPr>
          <w:szCs w:val="24"/>
        </w:rPr>
        <w:t xml:space="preserve"> </w:t>
      </w:r>
      <w:r w:rsidR="00E07FF7">
        <w:rPr>
          <w:szCs w:val="24"/>
        </w:rPr>
        <w:t>6</w:t>
      </w:r>
      <w:r w:rsidR="00A5577B" w:rsidRPr="008D0DA4">
        <w:rPr>
          <w:szCs w:val="24"/>
        </w:rPr>
        <w:t> ft long and the end of the arm shall reach at least to the center of the lane being controlled.  The gate arm shall not extend in the opposite lane.  The arm shall have vertical alternating red and white stripes on both sides at 16</w:t>
      </w:r>
      <w:r w:rsidR="00670A31" w:rsidRPr="008D0DA4">
        <w:rPr>
          <w:szCs w:val="24"/>
        </w:rPr>
        <w:t> </w:t>
      </w:r>
      <w:r w:rsidR="00A5577B" w:rsidRPr="008D0DA4">
        <w:rPr>
          <w:szCs w:val="24"/>
        </w:rPr>
        <w:t xml:space="preserve">in. intervals measured horizontally. </w:t>
      </w:r>
      <w:r w:rsidR="00604F5C">
        <w:rPr>
          <w:szCs w:val="24"/>
        </w:rPr>
        <w:t xml:space="preserve"> </w:t>
      </w:r>
      <w:r w:rsidR="00A5577B" w:rsidRPr="008D0DA4">
        <w:rPr>
          <w:szCs w:val="24"/>
        </w:rPr>
        <w:t xml:space="preserve">The arm shall be made of lightweight rigid material.  A retroreflective red or retroreflective fluorescent orange/red flag (minimum of 18 in. square) shall be attached on the end of the roadside end. </w:t>
      </w:r>
    </w:p>
    <w:p w14:paraId="49785837" w14:textId="438343C3" w:rsidR="00A5577B" w:rsidRDefault="007531A8" w:rsidP="00605345">
      <w:pPr>
        <w:pStyle w:val="ListParagraph"/>
        <w:widowControl w:val="0"/>
        <w:numPr>
          <w:ilvl w:val="0"/>
          <w:numId w:val="15"/>
        </w:numPr>
        <w:suppressAutoHyphens/>
        <w:jc w:val="both"/>
        <w:rPr>
          <w:szCs w:val="24"/>
        </w:rPr>
      </w:pPr>
      <w:r>
        <w:rPr>
          <w:szCs w:val="24"/>
        </w:rPr>
        <w:t> </w:t>
      </w:r>
      <w:r w:rsidR="00A5577B" w:rsidRPr="008D0DA4">
        <w:rPr>
          <w:b/>
          <w:bCs/>
          <w:szCs w:val="24"/>
        </w:rPr>
        <w:t>Remote Control</w:t>
      </w:r>
      <w:r w:rsidR="00A5577B" w:rsidRPr="008C53EC">
        <w:rPr>
          <w:b/>
          <w:szCs w:val="24"/>
        </w:rPr>
        <w:t>.</w:t>
      </w:r>
      <w:r w:rsidR="00A5577B" w:rsidRPr="008D0DA4">
        <w:rPr>
          <w:szCs w:val="24"/>
        </w:rPr>
        <w:t xml:space="preserve">  The AFAD shall be equipped with </w:t>
      </w:r>
      <w:r w:rsidR="00EA5415">
        <w:rPr>
          <w:szCs w:val="24"/>
        </w:rPr>
        <w:t xml:space="preserve">a </w:t>
      </w:r>
      <w:r w:rsidR="00A5577B" w:rsidRPr="008D0DA4">
        <w:rPr>
          <w:szCs w:val="24"/>
        </w:rPr>
        <w:t xml:space="preserve">weatherproof handheld remote </w:t>
      </w:r>
      <w:r w:rsidR="00A5577B" w:rsidRPr="008D0DA4">
        <w:rPr>
          <w:szCs w:val="24"/>
        </w:rPr>
        <w:lastRenderedPageBreak/>
        <w:t>control that is capable of displaying the status of the AFAD display.  The remote control shall be programmable to control either one unit or two units and be able to control units over the required range.</w:t>
      </w:r>
    </w:p>
    <w:p w14:paraId="428D205A" w14:textId="77777777" w:rsidR="008D0DA4" w:rsidRPr="008D0DA4" w:rsidRDefault="008D0DA4" w:rsidP="00605345">
      <w:pPr>
        <w:pStyle w:val="ListParagraph"/>
        <w:widowControl w:val="0"/>
        <w:suppressAutoHyphens/>
        <w:jc w:val="both"/>
        <w:rPr>
          <w:szCs w:val="24"/>
        </w:rPr>
      </w:pPr>
    </w:p>
    <w:p w14:paraId="28DD051B" w14:textId="74B6E8C6" w:rsidR="00A5577B" w:rsidRPr="008D0DA4" w:rsidRDefault="007531A8" w:rsidP="00605345">
      <w:pPr>
        <w:pStyle w:val="ListParagraph"/>
        <w:widowControl w:val="0"/>
        <w:numPr>
          <w:ilvl w:val="0"/>
          <w:numId w:val="15"/>
        </w:numPr>
        <w:suppressAutoHyphens/>
        <w:jc w:val="both"/>
        <w:rPr>
          <w:szCs w:val="24"/>
        </w:rPr>
      </w:pPr>
      <w:r>
        <w:rPr>
          <w:b/>
          <w:bCs/>
          <w:szCs w:val="24"/>
        </w:rPr>
        <w:t> </w:t>
      </w:r>
      <w:bookmarkStart w:id="0" w:name="_Hlk157505100"/>
      <w:r w:rsidR="00A5577B" w:rsidRPr="008D0DA4">
        <w:rPr>
          <w:b/>
          <w:bCs/>
          <w:szCs w:val="24"/>
        </w:rPr>
        <w:t>Power Supply.</w:t>
      </w:r>
      <w:r w:rsidR="00A5577B" w:rsidRPr="008D0DA4">
        <w:rPr>
          <w:szCs w:val="24"/>
        </w:rPr>
        <w:t xml:space="preserve">  </w:t>
      </w:r>
      <w:bookmarkEnd w:id="0"/>
      <w:r w:rsidR="00A5577B" w:rsidRPr="008D0DA4">
        <w:rPr>
          <w:szCs w:val="24"/>
        </w:rPr>
        <w:t xml:space="preserve">The AFAD shall be able to operate from a solar powered electrical system and consist of battery power and solar array panels.  </w:t>
      </w:r>
    </w:p>
    <w:p w14:paraId="3301D5D6" w14:textId="77777777" w:rsidR="008D0DA4" w:rsidRPr="008D0DA4" w:rsidRDefault="008D0DA4" w:rsidP="00605345">
      <w:pPr>
        <w:pStyle w:val="ListParagraph"/>
        <w:rPr>
          <w:szCs w:val="24"/>
        </w:rPr>
      </w:pPr>
    </w:p>
    <w:p w14:paraId="4219AF74" w14:textId="1438DD6D" w:rsidR="00A5577B" w:rsidRDefault="00A5577B" w:rsidP="00862D06">
      <w:pPr>
        <w:widowControl w:val="0"/>
        <w:suppressAutoHyphens/>
        <w:jc w:val="both"/>
        <w:rPr>
          <w:b/>
          <w:bCs/>
          <w:szCs w:val="24"/>
        </w:rPr>
      </w:pPr>
      <w:r w:rsidRPr="00A5577B">
        <w:rPr>
          <w:b/>
          <w:bCs/>
          <w:szCs w:val="24"/>
        </w:rPr>
        <w:t>104.22.02.02</w:t>
      </w:r>
      <w:r w:rsidR="00306DA5">
        <w:rPr>
          <w:b/>
          <w:bCs/>
          <w:szCs w:val="24"/>
        </w:rPr>
        <w:t> </w:t>
      </w:r>
      <w:r w:rsidRPr="00A5577B">
        <w:rPr>
          <w:b/>
          <w:bCs/>
          <w:szCs w:val="24"/>
        </w:rPr>
        <w:t>Type I ‘RED/YELLOW’ Lens AFAD Requirements</w:t>
      </w:r>
      <w:r w:rsidR="009A68F1">
        <w:rPr>
          <w:b/>
          <w:bCs/>
          <w:szCs w:val="24"/>
        </w:rPr>
        <w:t>.</w:t>
      </w:r>
    </w:p>
    <w:p w14:paraId="467ADE13" w14:textId="77777777" w:rsidR="00862D06" w:rsidRPr="00A5577B" w:rsidRDefault="00862D06" w:rsidP="00605345">
      <w:pPr>
        <w:widowControl w:val="0"/>
        <w:suppressAutoHyphens/>
        <w:jc w:val="both"/>
        <w:rPr>
          <w:szCs w:val="24"/>
        </w:rPr>
      </w:pPr>
    </w:p>
    <w:p w14:paraId="25EB858C" w14:textId="27D2EACF" w:rsidR="00862D06" w:rsidRPr="00862D06" w:rsidRDefault="00306DA5" w:rsidP="00605345">
      <w:pPr>
        <w:pStyle w:val="ListParagraph"/>
        <w:widowControl w:val="0"/>
        <w:numPr>
          <w:ilvl w:val="0"/>
          <w:numId w:val="16"/>
        </w:numPr>
        <w:suppressAutoHyphens/>
        <w:jc w:val="both"/>
        <w:rPr>
          <w:szCs w:val="24"/>
        </w:rPr>
      </w:pPr>
      <w:r>
        <w:rPr>
          <w:b/>
          <w:bCs/>
          <w:szCs w:val="24"/>
        </w:rPr>
        <w:t> </w:t>
      </w:r>
      <w:r w:rsidR="00A5577B" w:rsidRPr="00862D06">
        <w:rPr>
          <w:b/>
          <w:bCs/>
          <w:szCs w:val="24"/>
        </w:rPr>
        <w:t>Signal Head.</w:t>
      </w:r>
      <w:r w:rsidR="00A5577B" w:rsidRPr="00862D06">
        <w:rPr>
          <w:szCs w:val="24"/>
        </w:rPr>
        <w:t xml:space="preserve">  Type I AFAD unit shall have a signal head with one set of circular RED and circular YELLOW lenses. </w:t>
      </w:r>
      <w:r w:rsidR="00604F5C">
        <w:rPr>
          <w:szCs w:val="24"/>
        </w:rPr>
        <w:t xml:space="preserve"> </w:t>
      </w:r>
      <w:r w:rsidR="00A5577B" w:rsidRPr="00862D06">
        <w:rPr>
          <w:szCs w:val="24"/>
        </w:rPr>
        <w:t xml:space="preserve">The circular RED shall be placed on top and </w:t>
      </w:r>
      <w:r w:rsidR="0060231A">
        <w:rPr>
          <w:szCs w:val="24"/>
        </w:rPr>
        <w:t xml:space="preserve">the </w:t>
      </w:r>
      <w:r w:rsidR="00A5577B" w:rsidRPr="00862D06">
        <w:rPr>
          <w:szCs w:val="24"/>
        </w:rPr>
        <w:t xml:space="preserve">circular YELLOW below. </w:t>
      </w:r>
      <w:r w:rsidR="00593A99" w:rsidRPr="00862D06">
        <w:rPr>
          <w:szCs w:val="24"/>
        </w:rPr>
        <w:t xml:space="preserve"> </w:t>
      </w:r>
      <w:r w:rsidR="00A5577B" w:rsidRPr="00862D06">
        <w:rPr>
          <w:szCs w:val="24"/>
        </w:rPr>
        <w:t xml:space="preserve">The signal head shall be as specified in 950.15 and shall meet the physical display and operational requirements of conventional traffic signals according to Part IV of the MdMUTCD. </w:t>
      </w:r>
      <w:r w:rsidR="00593A99" w:rsidRPr="00862D06">
        <w:rPr>
          <w:szCs w:val="24"/>
        </w:rPr>
        <w:t xml:space="preserve"> </w:t>
      </w:r>
      <w:r w:rsidR="00EA1BD5">
        <w:rPr>
          <w:szCs w:val="24"/>
        </w:rPr>
        <w:t>The signal</w:t>
      </w:r>
      <w:r w:rsidR="00EA1BD5" w:rsidRPr="00862D06">
        <w:rPr>
          <w:szCs w:val="24"/>
        </w:rPr>
        <w:t xml:space="preserve"> </w:t>
      </w:r>
      <w:r w:rsidR="003768FC">
        <w:rPr>
          <w:szCs w:val="24"/>
        </w:rPr>
        <w:t>h</w:t>
      </w:r>
      <w:r w:rsidR="00A5577B" w:rsidRPr="00862D06">
        <w:rPr>
          <w:szCs w:val="24"/>
        </w:rPr>
        <w:t>ead shall be cast aluminum and have two, 12</w:t>
      </w:r>
      <w:r w:rsidR="00593A99" w:rsidRPr="00862D06">
        <w:rPr>
          <w:szCs w:val="24"/>
        </w:rPr>
        <w:t> </w:t>
      </w:r>
      <w:r w:rsidR="00A5577B" w:rsidRPr="00862D06">
        <w:rPr>
          <w:szCs w:val="24"/>
        </w:rPr>
        <w:t xml:space="preserve">in. LED indications, conforming to ITE Specifications for ‘Vehicle Traffic Control Signal Heads’ and NEMA Standards TS1 and TS2. </w:t>
      </w:r>
      <w:r w:rsidR="00EA5415">
        <w:rPr>
          <w:szCs w:val="24"/>
        </w:rPr>
        <w:t xml:space="preserve"> </w:t>
      </w:r>
      <w:r w:rsidR="00CD25DA">
        <w:rPr>
          <w:szCs w:val="24"/>
        </w:rPr>
        <w:t>The signal</w:t>
      </w:r>
      <w:r w:rsidR="00CD25DA" w:rsidRPr="00862D06">
        <w:rPr>
          <w:szCs w:val="24"/>
        </w:rPr>
        <w:t xml:space="preserve"> </w:t>
      </w:r>
      <w:r w:rsidR="00A5577B" w:rsidRPr="00862D06">
        <w:rPr>
          <w:szCs w:val="24"/>
        </w:rPr>
        <w:t>head shall be equipped with a visors which extend beyond the signal head a minimum of 10</w:t>
      </w:r>
      <w:r w:rsidR="00F17977" w:rsidRPr="00862D06">
        <w:rPr>
          <w:szCs w:val="24"/>
        </w:rPr>
        <w:t> </w:t>
      </w:r>
      <w:r w:rsidR="00A5577B" w:rsidRPr="00862D06">
        <w:rPr>
          <w:szCs w:val="24"/>
        </w:rPr>
        <w:t xml:space="preserve">in. </w:t>
      </w:r>
      <w:r w:rsidR="00005F11">
        <w:rPr>
          <w:szCs w:val="24"/>
        </w:rPr>
        <w:t xml:space="preserve"> </w:t>
      </w:r>
      <w:r w:rsidR="00A5577B" w:rsidRPr="00862D06">
        <w:rPr>
          <w:szCs w:val="24"/>
        </w:rPr>
        <w:t xml:space="preserve">All signal housings shall be black or yellow. </w:t>
      </w:r>
      <w:r w:rsidR="00593A99" w:rsidRPr="00862D06">
        <w:rPr>
          <w:szCs w:val="24"/>
        </w:rPr>
        <w:t xml:space="preserve"> </w:t>
      </w:r>
      <w:r w:rsidR="00A5577B" w:rsidRPr="00862D06">
        <w:rPr>
          <w:szCs w:val="24"/>
        </w:rPr>
        <w:t xml:space="preserve">The signal head shall have the ability to accommodate a back plate. </w:t>
      </w:r>
      <w:r w:rsidR="00593A99" w:rsidRPr="00862D06">
        <w:rPr>
          <w:szCs w:val="24"/>
        </w:rPr>
        <w:t xml:space="preserve"> </w:t>
      </w:r>
      <w:r w:rsidR="00A5577B" w:rsidRPr="00862D06">
        <w:rPr>
          <w:szCs w:val="24"/>
        </w:rPr>
        <w:t>The lower signal head shall be mounted at a minimum height of 7</w:t>
      </w:r>
      <w:r w:rsidR="00F17977" w:rsidRPr="00862D06">
        <w:rPr>
          <w:szCs w:val="24"/>
        </w:rPr>
        <w:t> </w:t>
      </w:r>
      <w:r w:rsidR="00A5577B" w:rsidRPr="00862D06">
        <w:rPr>
          <w:szCs w:val="24"/>
        </w:rPr>
        <w:t>ft measured from the bottom of the YELLOW indication to the road surface.</w:t>
      </w:r>
    </w:p>
    <w:p w14:paraId="6E6CDC64" w14:textId="279DEEBF" w:rsidR="00A5577B" w:rsidRPr="00862D06" w:rsidRDefault="00A5577B" w:rsidP="00605345">
      <w:pPr>
        <w:pStyle w:val="ListParagraph"/>
        <w:widowControl w:val="0"/>
        <w:suppressAutoHyphens/>
        <w:jc w:val="both"/>
        <w:rPr>
          <w:szCs w:val="24"/>
        </w:rPr>
      </w:pPr>
    </w:p>
    <w:p w14:paraId="20A02118" w14:textId="0B16A9E7" w:rsidR="00862D06" w:rsidRPr="00862D06" w:rsidRDefault="00306DA5" w:rsidP="00605345">
      <w:pPr>
        <w:pStyle w:val="ListParagraph"/>
        <w:widowControl w:val="0"/>
        <w:numPr>
          <w:ilvl w:val="0"/>
          <w:numId w:val="16"/>
        </w:numPr>
        <w:suppressAutoHyphens/>
        <w:jc w:val="both"/>
        <w:rPr>
          <w:szCs w:val="24"/>
        </w:rPr>
      </w:pPr>
      <w:r>
        <w:rPr>
          <w:b/>
          <w:bCs/>
          <w:szCs w:val="24"/>
        </w:rPr>
        <w:t> </w:t>
      </w:r>
      <w:r w:rsidR="00F9611F" w:rsidRPr="00862D06">
        <w:rPr>
          <w:b/>
          <w:bCs/>
          <w:szCs w:val="24"/>
        </w:rPr>
        <w:t xml:space="preserve">AFAD </w:t>
      </w:r>
      <w:r w:rsidR="00D74D96" w:rsidRPr="00862D06">
        <w:rPr>
          <w:b/>
          <w:bCs/>
          <w:szCs w:val="24"/>
        </w:rPr>
        <w:t>Related</w:t>
      </w:r>
      <w:r w:rsidR="00A5577B" w:rsidRPr="00862D06">
        <w:rPr>
          <w:b/>
          <w:bCs/>
          <w:szCs w:val="24"/>
        </w:rPr>
        <w:t xml:space="preserve"> Sign</w:t>
      </w:r>
      <w:r w:rsidR="00A5577B" w:rsidRPr="00862D06">
        <w:rPr>
          <w:szCs w:val="24"/>
        </w:rPr>
        <w:t>.  Type I AFAD shall be supplemented by stationary 24</w:t>
      </w:r>
      <w:r w:rsidR="00F76272" w:rsidRPr="00862D06">
        <w:rPr>
          <w:szCs w:val="24"/>
        </w:rPr>
        <w:t> </w:t>
      </w:r>
      <w:r w:rsidR="00A5577B" w:rsidRPr="00862D06">
        <w:rPr>
          <w:szCs w:val="24"/>
        </w:rPr>
        <w:t>in.</w:t>
      </w:r>
      <w:r w:rsidR="006C1040" w:rsidRPr="00862D06">
        <w:rPr>
          <w:szCs w:val="24"/>
        </w:rPr>
        <w:t> </w:t>
      </w:r>
      <w:r w:rsidR="00A5577B" w:rsidRPr="00862D06">
        <w:rPr>
          <w:szCs w:val="24"/>
        </w:rPr>
        <w:t>x</w:t>
      </w:r>
      <w:r w:rsidR="006C1040" w:rsidRPr="00862D06">
        <w:rPr>
          <w:szCs w:val="24"/>
        </w:rPr>
        <w:t> </w:t>
      </w:r>
      <w:r w:rsidR="00A5577B" w:rsidRPr="00862D06">
        <w:rPr>
          <w:szCs w:val="24"/>
        </w:rPr>
        <w:t>36</w:t>
      </w:r>
      <w:r w:rsidR="00F76272" w:rsidRPr="00862D06">
        <w:rPr>
          <w:szCs w:val="24"/>
        </w:rPr>
        <w:t> </w:t>
      </w:r>
      <w:r w:rsidR="00A5577B" w:rsidRPr="00862D06">
        <w:rPr>
          <w:szCs w:val="24"/>
        </w:rPr>
        <w:t xml:space="preserve">in. ‘STOP HERE ON RED’ sign (R10-6 or R10-6a). </w:t>
      </w:r>
      <w:r w:rsidR="00244B95">
        <w:rPr>
          <w:szCs w:val="24"/>
        </w:rPr>
        <w:t xml:space="preserve"> </w:t>
      </w:r>
      <w:r w:rsidR="00A5577B" w:rsidRPr="00862D06">
        <w:rPr>
          <w:szCs w:val="24"/>
        </w:rPr>
        <w:t xml:space="preserve">The sign shall have a white background with black letters and border, and the sign face shall be reflectorized as specified in 950.03. The sign </w:t>
      </w:r>
      <w:r w:rsidR="00063622" w:rsidRPr="00862D06">
        <w:rPr>
          <w:szCs w:val="24"/>
        </w:rPr>
        <w:t xml:space="preserve">shall be </w:t>
      </w:r>
      <w:r w:rsidR="00287532" w:rsidRPr="00862D06">
        <w:rPr>
          <w:szCs w:val="24"/>
        </w:rPr>
        <w:t>i</w:t>
      </w:r>
      <w:r w:rsidR="00063622" w:rsidRPr="00862D06">
        <w:rPr>
          <w:szCs w:val="24"/>
        </w:rPr>
        <w:t>nstalled</w:t>
      </w:r>
      <w:r w:rsidR="00C11780" w:rsidRPr="00862D06">
        <w:rPr>
          <w:szCs w:val="24"/>
        </w:rPr>
        <w:t xml:space="preserve"> per MD 104.01-17</w:t>
      </w:r>
      <w:r w:rsidR="00063622" w:rsidRPr="00862D06">
        <w:rPr>
          <w:szCs w:val="24"/>
        </w:rPr>
        <w:t xml:space="preserve"> </w:t>
      </w:r>
      <w:r w:rsidR="00A5577B" w:rsidRPr="00862D06">
        <w:rPr>
          <w:szCs w:val="24"/>
        </w:rPr>
        <w:t>on the right-hand side in advance of the unit at the point at which drivers are expected to stop when the steady circular RED lens is illuminated.</w:t>
      </w:r>
    </w:p>
    <w:p w14:paraId="614FCDB4" w14:textId="7F80CB85" w:rsidR="00A5577B" w:rsidRPr="00862D06" w:rsidRDefault="00A5577B" w:rsidP="00605345">
      <w:pPr>
        <w:pStyle w:val="ListParagraph"/>
        <w:widowControl w:val="0"/>
        <w:suppressAutoHyphens/>
        <w:jc w:val="both"/>
        <w:rPr>
          <w:szCs w:val="24"/>
        </w:rPr>
      </w:pPr>
    </w:p>
    <w:p w14:paraId="4D936974" w14:textId="64936B3F" w:rsidR="00A5577B" w:rsidRDefault="00A5577B" w:rsidP="00862D06">
      <w:pPr>
        <w:widowControl w:val="0"/>
        <w:suppressAutoHyphens/>
        <w:jc w:val="both"/>
        <w:rPr>
          <w:b/>
          <w:bCs/>
          <w:szCs w:val="24"/>
        </w:rPr>
      </w:pPr>
      <w:r w:rsidRPr="00A5577B">
        <w:rPr>
          <w:b/>
          <w:bCs/>
          <w:szCs w:val="24"/>
        </w:rPr>
        <w:t>104.22.02.03</w:t>
      </w:r>
      <w:r w:rsidR="00306DA5">
        <w:rPr>
          <w:b/>
          <w:bCs/>
          <w:szCs w:val="24"/>
        </w:rPr>
        <w:t> </w:t>
      </w:r>
      <w:r w:rsidRPr="00A5577B">
        <w:rPr>
          <w:b/>
          <w:bCs/>
          <w:szCs w:val="24"/>
        </w:rPr>
        <w:t>Type II ‘STOP/SLOW’ Sign AFAD Requirements</w:t>
      </w:r>
      <w:r w:rsidR="009A68F1">
        <w:rPr>
          <w:b/>
          <w:bCs/>
          <w:szCs w:val="24"/>
        </w:rPr>
        <w:t>.</w:t>
      </w:r>
    </w:p>
    <w:p w14:paraId="42578C4F" w14:textId="77777777" w:rsidR="00862D06" w:rsidRPr="00A5577B" w:rsidRDefault="00862D06" w:rsidP="00605345">
      <w:pPr>
        <w:widowControl w:val="0"/>
        <w:suppressAutoHyphens/>
        <w:jc w:val="both"/>
        <w:rPr>
          <w:b/>
          <w:bCs/>
          <w:szCs w:val="24"/>
        </w:rPr>
      </w:pPr>
    </w:p>
    <w:p w14:paraId="4F5FD392" w14:textId="46191836" w:rsidR="00862D06" w:rsidRPr="00862D06" w:rsidRDefault="00306DA5" w:rsidP="00605345">
      <w:pPr>
        <w:pStyle w:val="ListParagraph"/>
        <w:widowControl w:val="0"/>
        <w:numPr>
          <w:ilvl w:val="0"/>
          <w:numId w:val="17"/>
        </w:numPr>
        <w:suppressAutoHyphens/>
        <w:contextualSpacing w:val="0"/>
        <w:jc w:val="both"/>
        <w:rPr>
          <w:szCs w:val="24"/>
        </w:rPr>
      </w:pPr>
      <w:r>
        <w:rPr>
          <w:b/>
          <w:bCs/>
          <w:szCs w:val="24"/>
        </w:rPr>
        <w:t> </w:t>
      </w:r>
      <w:r w:rsidR="00A5577B" w:rsidRPr="00862D06">
        <w:rPr>
          <w:b/>
          <w:bCs/>
          <w:szCs w:val="24"/>
        </w:rPr>
        <w:t>‘STOP/SLOW’ Sign.</w:t>
      </w:r>
      <w:r w:rsidR="00A5577B" w:rsidRPr="00862D06">
        <w:rPr>
          <w:szCs w:val="24"/>
        </w:rPr>
        <w:t xml:space="preserve">  Type II AFAD unit shall include a ‘STOP/SLOW’ sign that alternately displays the STOP (R1-1) face and the SLOW (W20-8) face of a ‘STOP/SLOW’ paddle.  The ‘STOP/SLOW’ sign shall have an octagonal shape and shall be fabricated of rigid material.  The size of the ‘STOP/SLOW’ sign shall be at least 30 in.</w:t>
      </w:r>
      <w:r w:rsidR="006C1040" w:rsidRPr="00862D06">
        <w:rPr>
          <w:szCs w:val="24"/>
        </w:rPr>
        <w:t> </w:t>
      </w:r>
      <w:r w:rsidR="00A5577B" w:rsidRPr="00862D06">
        <w:rPr>
          <w:szCs w:val="24"/>
        </w:rPr>
        <w:t>x</w:t>
      </w:r>
      <w:r w:rsidR="006C1040" w:rsidRPr="00862D06">
        <w:rPr>
          <w:szCs w:val="24"/>
        </w:rPr>
        <w:t> </w:t>
      </w:r>
      <w:r w:rsidR="00A5577B" w:rsidRPr="00862D06">
        <w:rPr>
          <w:szCs w:val="24"/>
        </w:rPr>
        <w:t xml:space="preserve">30 in. with letters at least 8 in. high.  The background of the STOP face shall be red with white letters and </w:t>
      </w:r>
      <w:r w:rsidR="00722079">
        <w:rPr>
          <w:szCs w:val="24"/>
        </w:rPr>
        <w:t xml:space="preserve">a </w:t>
      </w:r>
      <w:r w:rsidR="00A5577B" w:rsidRPr="00862D06">
        <w:rPr>
          <w:szCs w:val="24"/>
        </w:rPr>
        <w:t xml:space="preserve">border.  The SLOW face shall be diamond shaped with fluorescent orange background and black letters and </w:t>
      </w:r>
      <w:r w:rsidR="000950BE">
        <w:rPr>
          <w:szCs w:val="24"/>
        </w:rPr>
        <w:t xml:space="preserve">a </w:t>
      </w:r>
      <w:r w:rsidR="00A5577B" w:rsidRPr="00862D06">
        <w:rPr>
          <w:szCs w:val="24"/>
        </w:rPr>
        <w:t xml:space="preserve">border.  Both faces of the ‘STOP/SLOW’ sign shall be reflectorized as specified in 950.03.  The bottom of the ‘STOP/SLOW’ sign shall be mounted a minimum of 7 ft above the pavement. </w:t>
      </w:r>
    </w:p>
    <w:p w14:paraId="2B4152AC" w14:textId="4BC2BBA0" w:rsidR="00A5577B" w:rsidRPr="00862D06" w:rsidRDefault="00A5577B" w:rsidP="00605345">
      <w:pPr>
        <w:pStyle w:val="ListParagraph"/>
        <w:widowControl w:val="0"/>
        <w:suppressAutoHyphens/>
        <w:jc w:val="both"/>
        <w:rPr>
          <w:szCs w:val="24"/>
        </w:rPr>
      </w:pPr>
    </w:p>
    <w:p w14:paraId="040D4790" w14:textId="35C3D94A" w:rsidR="00A5577B" w:rsidRPr="003C34A1" w:rsidRDefault="00306DA5" w:rsidP="00147454">
      <w:pPr>
        <w:pStyle w:val="ListParagraph"/>
        <w:widowControl w:val="0"/>
        <w:numPr>
          <w:ilvl w:val="0"/>
          <w:numId w:val="17"/>
        </w:numPr>
        <w:suppressAutoHyphens/>
        <w:jc w:val="both"/>
        <w:rPr>
          <w:szCs w:val="24"/>
        </w:rPr>
      </w:pPr>
      <w:r>
        <w:rPr>
          <w:b/>
          <w:bCs/>
          <w:szCs w:val="24"/>
        </w:rPr>
        <w:t> </w:t>
      </w:r>
      <w:r w:rsidR="00D74D96" w:rsidRPr="003C34A1">
        <w:rPr>
          <w:b/>
          <w:bCs/>
          <w:szCs w:val="24"/>
        </w:rPr>
        <w:t>AFAD Related</w:t>
      </w:r>
      <w:r w:rsidR="00A5577B" w:rsidRPr="003C34A1">
        <w:rPr>
          <w:b/>
          <w:bCs/>
          <w:szCs w:val="24"/>
        </w:rPr>
        <w:t xml:space="preserve"> Signs</w:t>
      </w:r>
      <w:r w:rsidR="00A5577B" w:rsidRPr="00BD50AE">
        <w:rPr>
          <w:b/>
          <w:szCs w:val="24"/>
        </w:rPr>
        <w:t>.</w:t>
      </w:r>
      <w:r w:rsidR="00A5577B" w:rsidRPr="003C34A1">
        <w:rPr>
          <w:szCs w:val="24"/>
        </w:rPr>
        <w:t xml:space="preserve">  Type II AFAD shall be supplemented by stationary sign(s) with one of the following options:</w:t>
      </w:r>
    </w:p>
    <w:p w14:paraId="1A5FCCB0" w14:textId="77777777" w:rsidR="003C34A1" w:rsidRPr="003C34A1" w:rsidRDefault="003C34A1" w:rsidP="00147454">
      <w:pPr>
        <w:pStyle w:val="ListParagraph"/>
        <w:widowControl w:val="0"/>
        <w:suppressAutoHyphens/>
        <w:jc w:val="both"/>
        <w:rPr>
          <w:szCs w:val="24"/>
        </w:rPr>
      </w:pPr>
    </w:p>
    <w:p w14:paraId="0C7EFFD6" w14:textId="744288AC" w:rsidR="00A5577B" w:rsidRPr="003C34A1" w:rsidRDefault="00306DA5" w:rsidP="00147454">
      <w:pPr>
        <w:pStyle w:val="ListParagraph"/>
        <w:numPr>
          <w:ilvl w:val="0"/>
          <w:numId w:val="18"/>
        </w:numPr>
        <w:suppressAutoHyphens/>
        <w:ind w:left="1080"/>
        <w:jc w:val="both"/>
        <w:rPr>
          <w:szCs w:val="24"/>
        </w:rPr>
      </w:pPr>
      <w:r>
        <w:rPr>
          <w:b/>
          <w:bCs/>
          <w:szCs w:val="24"/>
        </w:rPr>
        <w:t> </w:t>
      </w:r>
      <w:r w:rsidR="00A5577B" w:rsidRPr="003C34A1">
        <w:rPr>
          <w:szCs w:val="24"/>
        </w:rPr>
        <w:t>Separate ‘WAIT ON STOP’ (R1-7) and ‘GO ON SLOW’ (R1-8) signs attached side by side below the STOP/SLOW sign.  Each sign shall be 24 in.</w:t>
      </w:r>
      <w:r w:rsidR="002C4F58" w:rsidRPr="003C34A1">
        <w:rPr>
          <w:szCs w:val="24"/>
        </w:rPr>
        <w:t> </w:t>
      </w:r>
      <w:r w:rsidR="00A5577B" w:rsidRPr="003C34A1">
        <w:rPr>
          <w:szCs w:val="24"/>
        </w:rPr>
        <w:t>x</w:t>
      </w:r>
      <w:r w:rsidR="002C4F58" w:rsidRPr="003C34A1">
        <w:rPr>
          <w:szCs w:val="24"/>
        </w:rPr>
        <w:t> </w:t>
      </w:r>
      <w:r w:rsidR="00A5577B" w:rsidRPr="003C34A1">
        <w:rPr>
          <w:szCs w:val="24"/>
        </w:rPr>
        <w:t xml:space="preserve">30 in.  The background </w:t>
      </w:r>
      <w:r w:rsidR="00A5577B" w:rsidRPr="003C34A1">
        <w:rPr>
          <w:szCs w:val="24"/>
        </w:rPr>
        <w:lastRenderedPageBreak/>
        <w:t>of the sign shall be white with black letters and border, and the sign face shall be reflectorized as specified in 950.03.</w:t>
      </w:r>
    </w:p>
    <w:p w14:paraId="675945E6" w14:textId="77777777" w:rsidR="003C34A1" w:rsidRPr="003C34A1" w:rsidRDefault="003C34A1" w:rsidP="00147454">
      <w:pPr>
        <w:pStyle w:val="ListParagraph"/>
        <w:suppressAutoHyphens/>
        <w:ind w:left="900"/>
        <w:jc w:val="both"/>
        <w:rPr>
          <w:szCs w:val="24"/>
        </w:rPr>
      </w:pPr>
    </w:p>
    <w:p w14:paraId="7F2961C5" w14:textId="4702C494" w:rsidR="00A5577B" w:rsidRPr="003C34A1" w:rsidRDefault="00306DA5" w:rsidP="00147454">
      <w:pPr>
        <w:pStyle w:val="ListParagraph"/>
        <w:numPr>
          <w:ilvl w:val="0"/>
          <w:numId w:val="18"/>
        </w:numPr>
        <w:suppressAutoHyphens/>
        <w:ind w:left="1080"/>
        <w:jc w:val="both"/>
        <w:rPr>
          <w:szCs w:val="24"/>
        </w:rPr>
      </w:pPr>
      <w:r>
        <w:rPr>
          <w:b/>
          <w:bCs/>
          <w:szCs w:val="24"/>
        </w:rPr>
        <w:t> </w:t>
      </w:r>
      <w:r w:rsidR="00A5577B" w:rsidRPr="003C34A1">
        <w:rPr>
          <w:szCs w:val="24"/>
        </w:rPr>
        <w:t>One combined sign with combined message ‘WAIT ON STOP GO ON SLOW’ attached below the ‘STOP/SLOW’ sign.  The sign shall be 36 in.</w:t>
      </w:r>
      <w:r w:rsidR="002C4F58" w:rsidRPr="003C34A1">
        <w:rPr>
          <w:szCs w:val="24"/>
        </w:rPr>
        <w:t> </w:t>
      </w:r>
      <w:r w:rsidR="00A5577B" w:rsidRPr="003C34A1">
        <w:rPr>
          <w:szCs w:val="24"/>
        </w:rPr>
        <w:t>x</w:t>
      </w:r>
      <w:r w:rsidR="002C4F58" w:rsidRPr="003C34A1">
        <w:rPr>
          <w:szCs w:val="24"/>
        </w:rPr>
        <w:t> </w:t>
      </w:r>
      <w:r w:rsidR="00A5577B" w:rsidRPr="003C34A1">
        <w:rPr>
          <w:szCs w:val="24"/>
        </w:rPr>
        <w:t>36 in.  The background of the sign shall be white with black letters and border, and the sign face shall be reflectorized as specified in 950.03.</w:t>
      </w:r>
    </w:p>
    <w:p w14:paraId="53EE242E" w14:textId="77777777" w:rsidR="003C34A1" w:rsidRPr="003C34A1" w:rsidRDefault="003C34A1" w:rsidP="00147454">
      <w:pPr>
        <w:pStyle w:val="ListParagraph"/>
        <w:jc w:val="both"/>
        <w:rPr>
          <w:szCs w:val="24"/>
        </w:rPr>
      </w:pPr>
    </w:p>
    <w:p w14:paraId="7198C923" w14:textId="62923979" w:rsidR="00A5577B" w:rsidRDefault="00A5577B" w:rsidP="00DA3199">
      <w:pPr>
        <w:widowControl w:val="0"/>
        <w:suppressAutoHyphens/>
        <w:ind w:left="1080"/>
        <w:jc w:val="both"/>
        <w:rPr>
          <w:szCs w:val="24"/>
        </w:rPr>
      </w:pPr>
      <w:r w:rsidRPr="00A5577B">
        <w:rPr>
          <w:szCs w:val="24"/>
        </w:rPr>
        <w:t>The signs (‘WAIT ON STOP’, ‘GO ON SLOW’, or the combined ‘WAIT ON STOP GO ON SLOW’) shall be positioned on the same support structure as the AFAD such that they are in the same direct line of view of approaching traffic as the sign faces of the AFAD.</w:t>
      </w:r>
    </w:p>
    <w:p w14:paraId="1EB3C5A1" w14:textId="77777777" w:rsidR="003C34A1" w:rsidRPr="00A5577B" w:rsidRDefault="003C34A1" w:rsidP="00DA3199">
      <w:pPr>
        <w:widowControl w:val="0"/>
        <w:suppressAutoHyphens/>
        <w:ind w:left="990"/>
        <w:jc w:val="both"/>
        <w:rPr>
          <w:szCs w:val="24"/>
        </w:rPr>
      </w:pPr>
    </w:p>
    <w:p w14:paraId="489FD3E7" w14:textId="76893284" w:rsidR="003C34A1" w:rsidRPr="003C34A1" w:rsidRDefault="00306DA5" w:rsidP="00147454">
      <w:pPr>
        <w:pStyle w:val="ListParagraph"/>
        <w:widowControl w:val="0"/>
        <w:numPr>
          <w:ilvl w:val="0"/>
          <w:numId w:val="17"/>
        </w:numPr>
        <w:suppressAutoHyphens/>
        <w:jc w:val="both"/>
        <w:rPr>
          <w:szCs w:val="24"/>
        </w:rPr>
      </w:pPr>
      <w:r>
        <w:rPr>
          <w:b/>
          <w:bCs/>
          <w:szCs w:val="24"/>
        </w:rPr>
        <w:t> </w:t>
      </w:r>
      <w:r w:rsidR="00A5577B" w:rsidRPr="003C34A1">
        <w:rPr>
          <w:b/>
          <w:bCs/>
          <w:szCs w:val="24"/>
        </w:rPr>
        <w:t>Conspicuity Devices.</w:t>
      </w:r>
      <w:r w:rsidR="00A5577B" w:rsidRPr="003C34A1">
        <w:rPr>
          <w:szCs w:val="24"/>
        </w:rPr>
        <w:t xml:space="preserve">  The Type II AFAD shall be supplemented with active conspicuity devices.  Each AFAD unit shall include a red Stop Beacon mounted a maximum of 24 in. above the ‘STOP/SLOW’ face and yellow Warning Lights mounted to the side or above the ‘STOP/SLOW’ face.  The Stop Beacon shall consist of a 12 in. red LED signal head with </w:t>
      </w:r>
      <w:r w:rsidR="00966FD3">
        <w:rPr>
          <w:szCs w:val="24"/>
        </w:rPr>
        <w:t xml:space="preserve">a </w:t>
      </w:r>
      <w:r w:rsidR="00A5577B" w:rsidRPr="003C34A1">
        <w:rPr>
          <w:szCs w:val="24"/>
        </w:rPr>
        <w:t>visor and shall steadily illuminate in circular red only during the STOP sign display.  The Warning Lights shall illuminate in flashing yellow during the SLOW sign display.</w:t>
      </w:r>
    </w:p>
    <w:p w14:paraId="0D692640" w14:textId="0863E13A" w:rsidR="00A5577B" w:rsidRPr="003C34A1" w:rsidRDefault="00A5577B" w:rsidP="00605345">
      <w:pPr>
        <w:pStyle w:val="ListParagraph"/>
        <w:widowControl w:val="0"/>
        <w:suppressAutoHyphens/>
        <w:jc w:val="both"/>
        <w:rPr>
          <w:szCs w:val="24"/>
        </w:rPr>
      </w:pPr>
    </w:p>
    <w:p w14:paraId="15ED1355" w14:textId="77777777" w:rsidR="00A5577B" w:rsidRPr="00605345" w:rsidRDefault="00A5577B" w:rsidP="00A5577B">
      <w:pPr>
        <w:rPr>
          <w:b/>
          <w:szCs w:val="24"/>
        </w:rPr>
      </w:pPr>
      <w:r w:rsidRPr="00605345">
        <w:rPr>
          <w:b/>
          <w:szCs w:val="24"/>
        </w:rPr>
        <w:t>104.22.03</w:t>
      </w:r>
      <w:r w:rsidRPr="00605345">
        <w:rPr>
          <w:b/>
          <w:szCs w:val="24"/>
        </w:rPr>
        <w:t> </w:t>
      </w:r>
      <w:r w:rsidRPr="00605345">
        <w:rPr>
          <w:b/>
          <w:szCs w:val="24"/>
        </w:rPr>
        <w:t>CONSTRUCTION</w:t>
      </w:r>
    </w:p>
    <w:p w14:paraId="430B728E" w14:textId="77777777" w:rsidR="00A5577B" w:rsidRPr="00605345" w:rsidRDefault="00A5577B" w:rsidP="00A5577B">
      <w:pPr>
        <w:rPr>
          <w:b/>
          <w:szCs w:val="24"/>
        </w:rPr>
      </w:pPr>
    </w:p>
    <w:p w14:paraId="293680C9" w14:textId="3FDC3B25" w:rsidR="00A5577B" w:rsidRDefault="00A5577B" w:rsidP="00193A6E">
      <w:pPr>
        <w:widowControl w:val="0"/>
        <w:suppressAutoHyphens/>
        <w:jc w:val="both"/>
        <w:rPr>
          <w:szCs w:val="24"/>
        </w:rPr>
      </w:pPr>
      <w:r w:rsidRPr="00A5577B">
        <w:rPr>
          <w:b/>
          <w:bCs/>
          <w:szCs w:val="24"/>
        </w:rPr>
        <w:t>104.22.03.01 AFAD.</w:t>
      </w:r>
      <w:r w:rsidRPr="00A5577B">
        <w:rPr>
          <w:szCs w:val="24"/>
        </w:rPr>
        <w:t xml:space="preserve">  Place the AFAD unit as shown in the Contract Documents or as directed, with all signs and traffic control devices visible to the driver of the initial approaching vehicle.  Install advance warning signs</w:t>
      </w:r>
      <w:r w:rsidR="00996BF5">
        <w:rPr>
          <w:szCs w:val="24"/>
        </w:rPr>
        <w:t>,</w:t>
      </w:r>
      <w:r w:rsidR="00966FD3">
        <w:rPr>
          <w:szCs w:val="24"/>
        </w:rPr>
        <w:t xml:space="preserve"> </w:t>
      </w:r>
      <w:r w:rsidRPr="00A5577B">
        <w:rPr>
          <w:szCs w:val="24"/>
        </w:rPr>
        <w:t xml:space="preserve">and </w:t>
      </w:r>
      <w:r w:rsidR="00AF5B93">
        <w:rPr>
          <w:szCs w:val="24"/>
        </w:rPr>
        <w:t xml:space="preserve">install </w:t>
      </w:r>
      <w:r w:rsidR="00B04677">
        <w:rPr>
          <w:szCs w:val="24"/>
        </w:rPr>
        <w:t>cones</w:t>
      </w:r>
      <w:r w:rsidRPr="00A5577B">
        <w:rPr>
          <w:szCs w:val="24"/>
        </w:rPr>
        <w:t xml:space="preserve"> along the road center line and around the AFAD according to the Book of Standards and the Contract Documents.</w:t>
      </w:r>
      <w:r w:rsidR="005D5916">
        <w:rPr>
          <w:szCs w:val="24"/>
        </w:rPr>
        <w:t xml:space="preserve"> </w:t>
      </w:r>
      <w:bookmarkStart w:id="1" w:name="_Hlk157505133"/>
      <w:r w:rsidR="005D5916">
        <w:rPr>
          <w:szCs w:val="24"/>
        </w:rPr>
        <w:t xml:space="preserve">Ensure that the AFAD is operational for the duration of the lane closure. </w:t>
      </w:r>
    </w:p>
    <w:bookmarkEnd w:id="1"/>
    <w:p w14:paraId="03284D10" w14:textId="77777777" w:rsidR="00193A6E" w:rsidRPr="00A5577B" w:rsidRDefault="00193A6E" w:rsidP="00605345">
      <w:pPr>
        <w:widowControl w:val="0"/>
        <w:suppressAutoHyphens/>
        <w:jc w:val="both"/>
        <w:rPr>
          <w:szCs w:val="24"/>
        </w:rPr>
      </w:pPr>
    </w:p>
    <w:p w14:paraId="72DBC1FB" w14:textId="231D2405" w:rsidR="00A5577B" w:rsidRDefault="00A5577B" w:rsidP="00B84DF0">
      <w:pPr>
        <w:widowControl w:val="0"/>
        <w:suppressAutoHyphens/>
        <w:jc w:val="both"/>
        <w:rPr>
          <w:szCs w:val="24"/>
        </w:rPr>
      </w:pPr>
      <w:r w:rsidRPr="00A5577B">
        <w:rPr>
          <w:szCs w:val="24"/>
        </w:rPr>
        <w:t>The AFAD shall be like new, corrosion resistant, and unaffected by water spray, salt, oil, gasoline, and all other contaminants in the quantities normally found along the edge of the traveled roadway.  Construction, materials, and operation shall be according to NFPA, ULI, and NEC.</w:t>
      </w:r>
      <w:r w:rsidR="00B84DF0">
        <w:rPr>
          <w:szCs w:val="24"/>
        </w:rPr>
        <w:t xml:space="preserve">  </w:t>
      </w:r>
      <w:r w:rsidRPr="00A5577B">
        <w:rPr>
          <w:szCs w:val="24"/>
        </w:rPr>
        <w:t>When used at night, the AFAD location shall be adequately illuminated.</w:t>
      </w:r>
    </w:p>
    <w:p w14:paraId="4AA91201" w14:textId="77777777" w:rsidR="00193493" w:rsidRDefault="00193493" w:rsidP="00B84DF0">
      <w:pPr>
        <w:widowControl w:val="0"/>
        <w:autoSpaceDE w:val="0"/>
        <w:autoSpaceDN w:val="0"/>
        <w:adjustRightInd w:val="0"/>
        <w:jc w:val="both"/>
        <w:rPr>
          <w:szCs w:val="24"/>
        </w:rPr>
      </w:pPr>
    </w:p>
    <w:p w14:paraId="2534741E" w14:textId="642EE2D0" w:rsidR="00193493" w:rsidRDefault="00193493" w:rsidP="00B84DF0">
      <w:pPr>
        <w:widowControl w:val="0"/>
        <w:autoSpaceDE w:val="0"/>
        <w:autoSpaceDN w:val="0"/>
        <w:adjustRightInd w:val="0"/>
        <w:jc w:val="both"/>
        <w:rPr>
          <w:szCs w:val="24"/>
        </w:rPr>
      </w:pPr>
      <w:r w:rsidRPr="008D0DA4">
        <w:rPr>
          <w:szCs w:val="24"/>
        </w:rPr>
        <w:t xml:space="preserve">The </w:t>
      </w:r>
      <w:r>
        <w:rPr>
          <w:szCs w:val="24"/>
        </w:rPr>
        <w:t xml:space="preserve">AFAD </w:t>
      </w:r>
      <w:r w:rsidRPr="008D0DA4">
        <w:rPr>
          <w:szCs w:val="24"/>
        </w:rPr>
        <w:t>trailer shall be able to withstand wind velocities of 80 MPH.  The trailer shall be painted orange and shall comply with Maryland Motor Vehicle Law.</w:t>
      </w:r>
    </w:p>
    <w:p w14:paraId="7656A281" w14:textId="77777777" w:rsidR="00565A51" w:rsidRDefault="00565A51" w:rsidP="00193A6E">
      <w:pPr>
        <w:widowControl w:val="0"/>
        <w:autoSpaceDE w:val="0"/>
        <w:autoSpaceDN w:val="0"/>
        <w:adjustRightInd w:val="0"/>
        <w:rPr>
          <w:szCs w:val="24"/>
        </w:rPr>
      </w:pPr>
    </w:p>
    <w:p w14:paraId="73AD9FEF" w14:textId="7C26F709" w:rsidR="00A5577B" w:rsidRDefault="00A5577B" w:rsidP="00193A6E">
      <w:pPr>
        <w:widowControl w:val="0"/>
        <w:suppressAutoHyphens/>
        <w:jc w:val="both"/>
        <w:rPr>
          <w:b/>
          <w:bCs/>
          <w:szCs w:val="24"/>
        </w:rPr>
      </w:pPr>
      <w:r w:rsidRPr="00A5577B">
        <w:rPr>
          <w:b/>
          <w:bCs/>
          <w:szCs w:val="24"/>
        </w:rPr>
        <w:t>104.22.03.02</w:t>
      </w:r>
      <w:r w:rsidR="004D2229">
        <w:rPr>
          <w:b/>
          <w:bCs/>
          <w:szCs w:val="24"/>
        </w:rPr>
        <w:t> </w:t>
      </w:r>
      <w:r w:rsidRPr="00A5577B">
        <w:rPr>
          <w:b/>
          <w:bCs/>
          <w:szCs w:val="24"/>
        </w:rPr>
        <w:t>Operation</w:t>
      </w:r>
      <w:r w:rsidR="00073CBE">
        <w:rPr>
          <w:b/>
          <w:bCs/>
          <w:szCs w:val="24"/>
        </w:rPr>
        <w:t>.</w:t>
      </w:r>
    </w:p>
    <w:p w14:paraId="21AEF1E5" w14:textId="77777777" w:rsidR="00193A6E" w:rsidRPr="00A5577B" w:rsidRDefault="00193A6E" w:rsidP="00605345">
      <w:pPr>
        <w:widowControl w:val="0"/>
        <w:suppressAutoHyphens/>
        <w:jc w:val="both"/>
        <w:rPr>
          <w:b/>
          <w:bCs/>
          <w:szCs w:val="24"/>
        </w:rPr>
      </w:pPr>
    </w:p>
    <w:p w14:paraId="66DD8770" w14:textId="4F6A4E25" w:rsidR="00A5577B" w:rsidRPr="00605345" w:rsidRDefault="004D2229" w:rsidP="00605345">
      <w:pPr>
        <w:pStyle w:val="ListParagraph"/>
        <w:widowControl w:val="0"/>
        <w:numPr>
          <w:ilvl w:val="0"/>
          <w:numId w:val="19"/>
        </w:numPr>
        <w:suppressAutoHyphens/>
        <w:jc w:val="both"/>
        <w:rPr>
          <w:b/>
          <w:bCs/>
          <w:szCs w:val="24"/>
        </w:rPr>
      </w:pPr>
      <w:r>
        <w:rPr>
          <w:b/>
          <w:bCs/>
          <w:szCs w:val="24"/>
        </w:rPr>
        <w:t> </w:t>
      </w:r>
      <w:r w:rsidR="00A5577B" w:rsidRPr="00605345">
        <w:rPr>
          <w:b/>
          <w:bCs/>
          <w:szCs w:val="24"/>
        </w:rPr>
        <w:t>Type I ‘RED/YELLOW’ Lens AFAD</w:t>
      </w:r>
      <w:r w:rsidR="00F403FE">
        <w:rPr>
          <w:b/>
          <w:bCs/>
          <w:szCs w:val="24"/>
        </w:rPr>
        <w:t>.</w:t>
      </w:r>
    </w:p>
    <w:p w14:paraId="156B206F" w14:textId="77777777" w:rsidR="00193A6E" w:rsidRPr="00605345" w:rsidRDefault="00193A6E" w:rsidP="00605345">
      <w:pPr>
        <w:pStyle w:val="ListParagraph"/>
        <w:widowControl w:val="0"/>
        <w:suppressAutoHyphens/>
        <w:ind w:left="360"/>
        <w:jc w:val="both"/>
        <w:rPr>
          <w:b/>
          <w:bCs/>
          <w:szCs w:val="24"/>
        </w:rPr>
      </w:pPr>
    </w:p>
    <w:p w14:paraId="5BA1B804" w14:textId="4C5B84D1" w:rsidR="00A5577B" w:rsidRDefault="00A5577B" w:rsidP="0058600B">
      <w:pPr>
        <w:widowControl w:val="0"/>
        <w:ind w:left="720"/>
        <w:jc w:val="both"/>
        <w:rPr>
          <w:szCs w:val="24"/>
        </w:rPr>
      </w:pPr>
      <w:r w:rsidRPr="00A5577B">
        <w:rPr>
          <w:b/>
          <w:bCs/>
          <w:szCs w:val="24"/>
        </w:rPr>
        <w:t>To stop road users</w:t>
      </w:r>
      <w:r w:rsidRPr="00A5577B">
        <w:rPr>
          <w:szCs w:val="24"/>
        </w:rPr>
        <w:t xml:space="preserve">. </w:t>
      </w:r>
      <w:r w:rsidR="009E4633">
        <w:rPr>
          <w:szCs w:val="24"/>
        </w:rPr>
        <w:t xml:space="preserve"> </w:t>
      </w:r>
      <w:r w:rsidRPr="00A5577B">
        <w:rPr>
          <w:szCs w:val="24"/>
        </w:rPr>
        <w:t xml:space="preserve">The AFAD shall display a steadily illuminated circular RED lens and with the gate arm in the down position.  </w:t>
      </w:r>
    </w:p>
    <w:p w14:paraId="2697BE2A" w14:textId="77777777" w:rsidR="00D14228" w:rsidRPr="00A5577B" w:rsidRDefault="00D14228" w:rsidP="00605345">
      <w:pPr>
        <w:widowControl w:val="0"/>
        <w:ind w:left="360"/>
        <w:jc w:val="both"/>
        <w:rPr>
          <w:szCs w:val="24"/>
        </w:rPr>
      </w:pPr>
    </w:p>
    <w:p w14:paraId="661D539B" w14:textId="24010F98" w:rsidR="00A5577B" w:rsidRDefault="00A5577B" w:rsidP="0058600B">
      <w:pPr>
        <w:widowControl w:val="0"/>
        <w:ind w:left="720"/>
        <w:jc w:val="both"/>
        <w:rPr>
          <w:szCs w:val="24"/>
        </w:rPr>
      </w:pPr>
      <w:r w:rsidRPr="00A5577B">
        <w:rPr>
          <w:szCs w:val="24"/>
        </w:rPr>
        <w:t xml:space="preserve">To transition to circular RED, the flashing circular YELLOW lens shall enter into </w:t>
      </w:r>
      <w:r w:rsidR="00515456" w:rsidRPr="00A5577B">
        <w:rPr>
          <w:szCs w:val="24"/>
        </w:rPr>
        <w:t>3</w:t>
      </w:r>
      <w:r w:rsidR="00B57952">
        <w:rPr>
          <w:szCs w:val="24"/>
        </w:rPr>
        <w:t> </w:t>
      </w:r>
      <w:r w:rsidR="00515456" w:rsidRPr="00A5577B">
        <w:rPr>
          <w:szCs w:val="24"/>
        </w:rPr>
        <w:t>seconds</w:t>
      </w:r>
      <w:r w:rsidR="0046712B" w:rsidRPr="00515456">
        <w:rPr>
          <w:szCs w:val="24"/>
        </w:rPr>
        <w:t> </w:t>
      </w:r>
      <w:r w:rsidRPr="00515456">
        <w:rPr>
          <w:szCs w:val="24"/>
        </w:rPr>
        <w:t>to</w:t>
      </w:r>
      <w:r w:rsidR="00C230BF" w:rsidRPr="00515456">
        <w:rPr>
          <w:szCs w:val="24"/>
        </w:rPr>
        <w:t> </w:t>
      </w:r>
      <w:r w:rsidRPr="00515456">
        <w:rPr>
          <w:szCs w:val="24"/>
        </w:rPr>
        <w:t>5</w:t>
      </w:r>
      <w:r w:rsidR="00C230BF" w:rsidRPr="00515456">
        <w:rPr>
          <w:szCs w:val="24"/>
        </w:rPr>
        <w:t> </w:t>
      </w:r>
      <w:r w:rsidRPr="00515456">
        <w:rPr>
          <w:szCs w:val="24"/>
        </w:rPr>
        <w:t>second</w:t>
      </w:r>
      <w:r w:rsidR="000C7A30" w:rsidRPr="00515456">
        <w:rPr>
          <w:szCs w:val="24"/>
        </w:rPr>
        <w:t>s</w:t>
      </w:r>
      <w:r w:rsidRPr="00515456">
        <w:rPr>
          <w:szCs w:val="24"/>
        </w:rPr>
        <w:t xml:space="preserve"> steady circular YELLOW illumination phase prior to transitioning to </w:t>
      </w:r>
      <w:r w:rsidRPr="00515456">
        <w:rPr>
          <w:szCs w:val="24"/>
        </w:rPr>
        <w:lastRenderedPageBreak/>
        <w:t xml:space="preserve">the steadily illuminated circular RED condition. </w:t>
      </w:r>
      <w:r w:rsidR="006A522A" w:rsidRPr="00515456">
        <w:rPr>
          <w:szCs w:val="24"/>
        </w:rPr>
        <w:t xml:space="preserve"> </w:t>
      </w:r>
      <w:r w:rsidRPr="00515456">
        <w:rPr>
          <w:szCs w:val="24"/>
        </w:rPr>
        <w:t>The gate arm shall begin its descent 3</w:t>
      </w:r>
      <w:r w:rsidR="006A522A" w:rsidRPr="00515456">
        <w:rPr>
          <w:szCs w:val="24"/>
        </w:rPr>
        <w:t> </w:t>
      </w:r>
      <w:r w:rsidR="0046712B" w:rsidRPr="00515456">
        <w:rPr>
          <w:szCs w:val="24"/>
        </w:rPr>
        <w:t>second</w:t>
      </w:r>
      <w:r w:rsidR="000C7A30" w:rsidRPr="00515456">
        <w:rPr>
          <w:szCs w:val="24"/>
        </w:rPr>
        <w:t>s</w:t>
      </w:r>
      <w:r w:rsidR="0046712B" w:rsidRPr="00515456">
        <w:rPr>
          <w:szCs w:val="24"/>
        </w:rPr>
        <w:t> </w:t>
      </w:r>
      <w:r w:rsidRPr="00515456">
        <w:rPr>
          <w:szCs w:val="24"/>
        </w:rPr>
        <w:t>to</w:t>
      </w:r>
      <w:r w:rsidR="006A522A" w:rsidRPr="00515456">
        <w:rPr>
          <w:szCs w:val="24"/>
        </w:rPr>
        <w:t> </w:t>
      </w:r>
      <w:r w:rsidRPr="00515456">
        <w:rPr>
          <w:szCs w:val="24"/>
        </w:rPr>
        <w:t>5</w:t>
      </w:r>
      <w:r w:rsidR="006A522A" w:rsidRPr="00515456">
        <w:rPr>
          <w:szCs w:val="24"/>
        </w:rPr>
        <w:t> </w:t>
      </w:r>
      <w:r w:rsidRPr="00515456">
        <w:rPr>
          <w:szCs w:val="24"/>
        </w:rPr>
        <w:t>second</w:t>
      </w:r>
      <w:r w:rsidR="000C7A30" w:rsidRPr="00515456">
        <w:rPr>
          <w:szCs w:val="24"/>
        </w:rPr>
        <w:t>s</w:t>
      </w:r>
      <w:r w:rsidRPr="00A5577B">
        <w:rPr>
          <w:szCs w:val="24"/>
        </w:rPr>
        <w:t xml:space="preserve"> after the circular RED lens is illuminated. </w:t>
      </w:r>
    </w:p>
    <w:p w14:paraId="3B8EBD4C" w14:textId="77777777" w:rsidR="00D80DD4" w:rsidRPr="00A5577B" w:rsidRDefault="00D80DD4" w:rsidP="00605345">
      <w:pPr>
        <w:widowControl w:val="0"/>
        <w:ind w:left="360"/>
        <w:jc w:val="both"/>
        <w:rPr>
          <w:szCs w:val="24"/>
        </w:rPr>
      </w:pPr>
    </w:p>
    <w:p w14:paraId="0E1D5F91" w14:textId="006368C4" w:rsidR="00A5577B" w:rsidRDefault="00A5577B" w:rsidP="00442C25">
      <w:pPr>
        <w:widowControl w:val="0"/>
        <w:ind w:left="720"/>
        <w:jc w:val="both"/>
        <w:rPr>
          <w:szCs w:val="24"/>
        </w:rPr>
      </w:pPr>
      <w:r w:rsidRPr="00A5577B">
        <w:rPr>
          <w:b/>
          <w:bCs/>
          <w:szCs w:val="24"/>
        </w:rPr>
        <w:t>To permit road users to proceed</w:t>
      </w:r>
      <w:r w:rsidRPr="00A5577B">
        <w:rPr>
          <w:szCs w:val="24"/>
        </w:rPr>
        <w:t xml:space="preserve">. The AFAD shall display a flashing circular YELLOW lens and the gate arm shall be in the upright position. </w:t>
      </w:r>
    </w:p>
    <w:p w14:paraId="00B6D37D" w14:textId="77777777" w:rsidR="00624BB2" w:rsidRPr="00A5577B" w:rsidRDefault="00624BB2" w:rsidP="00605345">
      <w:pPr>
        <w:widowControl w:val="0"/>
        <w:ind w:left="360"/>
        <w:jc w:val="both"/>
        <w:rPr>
          <w:szCs w:val="24"/>
        </w:rPr>
      </w:pPr>
    </w:p>
    <w:p w14:paraId="17E7F3A0" w14:textId="367E737B" w:rsidR="00A5577B" w:rsidRDefault="00A5577B" w:rsidP="00442C25">
      <w:pPr>
        <w:widowControl w:val="0"/>
        <w:ind w:left="720"/>
        <w:jc w:val="both"/>
        <w:rPr>
          <w:szCs w:val="24"/>
        </w:rPr>
      </w:pPr>
      <w:r w:rsidRPr="00A5577B">
        <w:rPr>
          <w:szCs w:val="24"/>
        </w:rPr>
        <w:t>To transition to circular YELLOW condition, the gate arm shall begin its ascent to an upright position simultaneously with the start of the illumination of the flashing circular YELLOW lens.</w:t>
      </w:r>
    </w:p>
    <w:p w14:paraId="2C210C01" w14:textId="77777777" w:rsidR="00D80DD4" w:rsidRPr="00A5577B" w:rsidRDefault="00D80DD4" w:rsidP="00605345">
      <w:pPr>
        <w:widowControl w:val="0"/>
        <w:ind w:left="360"/>
        <w:jc w:val="both"/>
        <w:rPr>
          <w:szCs w:val="24"/>
        </w:rPr>
      </w:pPr>
    </w:p>
    <w:p w14:paraId="387A1293" w14:textId="176C6904" w:rsidR="00A5577B" w:rsidRPr="00605345" w:rsidRDefault="00F101EA" w:rsidP="00605345">
      <w:pPr>
        <w:pStyle w:val="ListParagraph"/>
        <w:widowControl w:val="0"/>
        <w:numPr>
          <w:ilvl w:val="0"/>
          <w:numId w:val="19"/>
        </w:numPr>
        <w:suppressAutoHyphens/>
        <w:jc w:val="both"/>
        <w:rPr>
          <w:b/>
          <w:bCs/>
          <w:szCs w:val="24"/>
        </w:rPr>
      </w:pPr>
      <w:r>
        <w:rPr>
          <w:b/>
          <w:bCs/>
          <w:szCs w:val="24"/>
        </w:rPr>
        <w:t> </w:t>
      </w:r>
      <w:r w:rsidR="00A5577B" w:rsidRPr="00605345">
        <w:rPr>
          <w:b/>
          <w:bCs/>
          <w:szCs w:val="24"/>
        </w:rPr>
        <w:t>Type II ‘STOP/SLOW’ Sign AFAD</w:t>
      </w:r>
      <w:r w:rsidR="00E05622">
        <w:rPr>
          <w:b/>
          <w:bCs/>
          <w:szCs w:val="24"/>
        </w:rPr>
        <w:t>.</w:t>
      </w:r>
    </w:p>
    <w:p w14:paraId="41E80993" w14:textId="77777777" w:rsidR="00D80DD4" w:rsidRPr="00605345" w:rsidRDefault="00D80DD4" w:rsidP="00605345">
      <w:pPr>
        <w:pStyle w:val="ListParagraph"/>
        <w:widowControl w:val="0"/>
        <w:suppressAutoHyphens/>
        <w:ind w:left="360"/>
        <w:jc w:val="both"/>
        <w:rPr>
          <w:b/>
          <w:bCs/>
          <w:szCs w:val="24"/>
        </w:rPr>
      </w:pPr>
    </w:p>
    <w:p w14:paraId="3E2755E3" w14:textId="17E4BA85" w:rsidR="00A5577B" w:rsidRDefault="00A5577B" w:rsidP="00442C25">
      <w:pPr>
        <w:widowControl w:val="0"/>
        <w:suppressAutoHyphens/>
        <w:ind w:left="720"/>
        <w:jc w:val="both"/>
        <w:rPr>
          <w:szCs w:val="24"/>
        </w:rPr>
      </w:pPr>
      <w:r w:rsidRPr="00A5577B">
        <w:rPr>
          <w:b/>
          <w:bCs/>
          <w:szCs w:val="24"/>
        </w:rPr>
        <w:t>SLOW to STOP transition</w:t>
      </w:r>
      <w:r w:rsidR="00CF5BF3">
        <w:rPr>
          <w:b/>
          <w:bCs/>
          <w:szCs w:val="24"/>
        </w:rPr>
        <w:t>.</w:t>
      </w:r>
      <w:r w:rsidRPr="00A5577B">
        <w:rPr>
          <w:szCs w:val="24"/>
        </w:rPr>
        <w:t xml:space="preserve">  The red Stop Beacon shall enter a ‘ﬂashing mode’ approximately 2</w:t>
      </w:r>
      <w:r w:rsidR="00ED37D0">
        <w:rPr>
          <w:szCs w:val="24"/>
        </w:rPr>
        <w:t> </w:t>
      </w:r>
      <w:r w:rsidRPr="00A5577B">
        <w:rPr>
          <w:szCs w:val="24"/>
        </w:rPr>
        <w:t>seconds before transitioning from the SLOW face to the STOP face.  When the AFAD unit displays the STOP face, the red Stop Beacon shall illuminate in steady red, and the gate arm shall begin descent to the down position 2</w:t>
      </w:r>
      <w:r w:rsidR="00ED37D0">
        <w:rPr>
          <w:szCs w:val="24"/>
        </w:rPr>
        <w:t> </w:t>
      </w:r>
      <w:r w:rsidRPr="00A5577B">
        <w:rPr>
          <w:szCs w:val="24"/>
        </w:rPr>
        <w:t>seconds after the beacon has displayed the solid red light.</w:t>
      </w:r>
    </w:p>
    <w:p w14:paraId="6514D981" w14:textId="77777777" w:rsidR="00D80DD4" w:rsidRPr="00A5577B" w:rsidRDefault="00D80DD4" w:rsidP="00605345">
      <w:pPr>
        <w:widowControl w:val="0"/>
        <w:suppressAutoHyphens/>
        <w:ind w:left="360"/>
        <w:jc w:val="both"/>
        <w:rPr>
          <w:szCs w:val="24"/>
        </w:rPr>
      </w:pPr>
    </w:p>
    <w:p w14:paraId="0616C00F" w14:textId="3CD43BF6" w:rsidR="00A5577B" w:rsidRDefault="00A5577B" w:rsidP="00442C25">
      <w:pPr>
        <w:widowControl w:val="0"/>
        <w:suppressAutoHyphens/>
        <w:ind w:left="720"/>
        <w:jc w:val="both"/>
        <w:rPr>
          <w:szCs w:val="24"/>
        </w:rPr>
      </w:pPr>
      <w:r w:rsidRPr="00A5577B">
        <w:rPr>
          <w:b/>
          <w:bCs/>
          <w:szCs w:val="24"/>
        </w:rPr>
        <w:t>STOP TO SLOW transition</w:t>
      </w:r>
      <w:r w:rsidR="00CF5BF3">
        <w:rPr>
          <w:b/>
          <w:bCs/>
          <w:szCs w:val="24"/>
        </w:rPr>
        <w:t>.</w:t>
      </w:r>
      <w:r w:rsidRPr="00A5577B">
        <w:rPr>
          <w:szCs w:val="24"/>
        </w:rPr>
        <w:t xml:space="preserve">  The gate arm shall begin to ascend to the upright position as the face changes from STOP to SLOW and the red stop light shall cease to illuminate.  The yellow beacon(s) shall enter flashing mode.</w:t>
      </w:r>
    </w:p>
    <w:p w14:paraId="631CAAED" w14:textId="77777777" w:rsidR="00D80DD4" w:rsidRPr="00A5577B" w:rsidRDefault="00D80DD4" w:rsidP="00605345">
      <w:pPr>
        <w:widowControl w:val="0"/>
        <w:suppressAutoHyphens/>
        <w:ind w:left="360"/>
        <w:jc w:val="both"/>
        <w:rPr>
          <w:szCs w:val="24"/>
        </w:rPr>
      </w:pPr>
    </w:p>
    <w:p w14:paraId="0D4F900B" w14:textId="455956D4" w:rsidR="00D80DD4" w:rsidRDefault="00A5577B" w:rsidP="00D80DD4">
      <w:pPr>
        <w:widowControl w:val="0"/>
        <w:suppressAutoHyphens/>
        <w:jc w:val="both"/>
        <w:rPr>
          <w:szCs w:val="24"/>
        </w:rPr>
      </w:pPr>
      <w:r w:rsidRPr="00A5577B">
        <w:rPr>
          <w:b/>
          <w:bCs/>
          <w:szCs w:val="24"/>
        </w:rPr>
        <w:t>104.22.03.03 Flaggers.</w:t>
      </w:r>
      <w:r w:rsidRPr="00A5577B">
        <w:rPr>
          <w:szCs w:val="24"/>
        </w:rPr>
        <w:t xml:space="preserve">  Provide certified flaggers on-site and use one of the following </w:t>
      </w:r>
      <w:r w:rsidR="00431B52">
        <w:rPr>
          <w:szCs w:val="24"/>
        </w:rPr>
        <w:t>methods</w:t>
      </w:r>
      <w:r w:rsidR="00431B52" w:rsidRPr="00A5577B">
        <w:rPr>
          <w:szCs w:val="24"/>
        </w:rPr>
        <w:t xml:space="preserve"> </w:t>
      </w:r>
      <w:r w:rsidRPr="00A5577B">
        <w:rPr>
          <w:szCs w:val="24"/>
        </w:rPr>
        <w:t>to operate the AFAD(s</w:t>
      </w:r>
      <w:r w:rsidR="00FA3CEC" w:rsidRPr="00A5577B">
        <w:rPr>
          <w:szCs w:val="24"/>
        </w:rPr>
        <w:t>)</w:t>
      </w:r>
      <w:r w:rsidR="00FA3CEC" w:rsidRPr="00A808C1">
        <w:rPr>
          <w:szCs w:val="24"/>
        </w:rPr>
        <w:t>:</w:t>
      </w:r>
    </w:p>
    <w:p w14:paraId="4608B61B" w14:textId="6A97FCAA" w:rsidR="00FF2709" w:rsidRPr="00A5577B" w:rsidRDefault="00FF2709" w:rsidP="00605345">
      <w:pPr>
        <w:widowControl w:val="0"/>
        <w:suppressAutoHyphens/>
        <w:jc w:val="both"/>
        <w:rPr>
          <w:szCs w:val="24"/>
        </w:rPr>
      </w:pPr>
    </w:p>
    <w:p w14:paraId="78DF7A05" w14:textId="3153770F" w:rsidR="00A5577B" w:rsidRPr="00D80DD4" w:rsidRDefault="0083001B" w:rsidP="00605345">
      <w:pPr>
        <w:pStyle w:val="ListParagraph"/>
        <w:suppressAutoHyphens/>
        <w:ind w:left="360"/>
        <w:jc w:val="both"/>
        <w:rPr>
          <w:szCs w:val="24"/>
        </w:rPr>
      </w:pPr>
      <w:r w:rsidRPr="00605345">
        <w:rPr>
          <w:b/>
          <w:bCs/>
          <w:szCs w:val="24"/>
        </w:rPr>
        <w:t>(a)</w:t>
      </w:r>
      <w:r>
        <w:rPr>
          <w:b/>
          <w:bCs/>
          <w:szCs w:val="24"/>
        </w:rPr>
        <w:t> </w:t>
      </w:r>
      <w:r w:rsidR="00A5577B" w:rsidRPr="00D80DD4">
        <w:rPr>
          <w:szCs w:val="24"/>
        </w:rPr>
        <w:t>Method 1 – Place an AFAD at each end of the work area.</w:t>
      </w:r>
    </w:p>
    <w:p w14:paraId="138C27FA" w14:textId="77777777" w:rsidR="00D80DD4" w:rsidRPr="00D80DD4" w:rsidRDefault="00D80DD4" w:rsidP="00605345">
      <w:pPr>
        <w:pStyle w:val="ListParagraph"/>
        <w:suppressAutoHyphens/>
        <w:ind w:left="360"/>
        <w:jc w:val="both"/>
        <w:rPr>
          <w:szCs w:val="24"/>
        </w:rPr>
      </w:pPr>
    </w:p>
    <w:p w14:paraId="30590A27" w14:textId="4B3B1FC4" w:rsidR="00A5577B" w:rsidRPr="00D80DD4" w:rsidRDefault="0083001B" w:rsidP="00605345">
      <w:pPr>
        <w:pStyle w:val="ListParagraph"/>
        <w:suppressAutoHyphens/>
        <w:ind w:left="360"/>
        <w:jc w:val="both"/>
        <w:rPr>
          <w:szCs w:val="24"/>
        </w:rPr>
      </w:pPr>
      <w:r>
        <w:rPr>
          <w:b/>
          <w:bCs/>
          <w:szCs w:val="24"/>
        </w:rPr>
        <w:t>(b) </w:t>
      </w:r>
      <w:r w:rsidR="00A5577B" w:rsidRPr="00D80DD4">
        <w:rPr>
          <w:szCs w:val="24"/>
        </w:rPr>
        <w:t>Method 2 – Place an AFAD at one end and place a flagger at the opposite end.</w:t>
      </w:r>
    </w:p>
    <w:p w14:paraId="6F018B17" w14:textId="77777777" w:rsidR="00D80DD4" w:rsidRPr="00D80DD4" w:rsidRDefault="00D80DD4" w:rsidP="00605345">
      <w:pPr>
        <w:pStyle w:val="ListParagraph"/>
        <w:rPr>
          <w:szCs w:val="24"/>
        </w:rPr>
      </w:pPr>
    </w:p>
    <w:p w14:paraId="62E74937" w14:textId="16EFE34A" w:rsidR="00A5577B" w:rsidRDefault="00A5577B" w:rsidP="00D80DD4">
      <w:pPr>
        <w:widowControl w:val="0"/>
        <w:suppressAutoHyphens/>
        <w:jc w:val="both"/>
        <w:rPr>
          <w:szCs w:val="24"/>
        </w:rPr>
      </w:pPr>
      <w:r w:rsidRPr="00A5577B">
        <w:rPr>
          <w:szCs w:val="24"/>
        </w:rPr>
        <w:t xml:space="preserve">The flagger operating the AFAD shall be able to view the device and the approaching traffic during </w:t>
      </w:r>
      <w:r w:rsidR="005F2365">
        <w:rPr>
          <w:szCs w:val="24"/>
        </w:rPr>
        <w:t xml:space="preserve">the </w:t>
      </w:r>
      <w:r w:rsidRPr="00A5577B">
        <w:rPr>
          <w:szCs w:val="24"/>
        </w:rPr>
        <w:t>operation.</w:t>
      </w:r>
    </w:p>
    <w:p w14:paraId="747D38A5" w14:textId="77777777" w:rsidR="002D25ED" w:rsidRPr="00A5577B" w:rsidRDefault="002D25ED" w:rsidP="00605345">
      <w:pPr>
        <w:widowControl w:val="0"/>
        <w:suppressAutoHyphens/>
        <w:jc w:val="both"/>
        <w:rPr>
          <w:szCs w:val="24"/>
        </w:rPr>
      </w:pPr>
    </w:p>
    <w:p w14:paraId="5DF0B505" w14:textId="6EA17000" w:rsidR="00A5577B" w:rsidRDefault="00A5577B" w:rsidP="00D80DD4">
      <w:pPr>
        <w:widowControl w:val="0"/>
        <w:jc w:val="both"/>
        <w:rPr>
          <w:b/>
          <w:szCs w:val="24"/>
        </w:rPr>
      </w:pPr>
      <w:r w:rsidRPr="00A5577B">
        <w:rPr>
          <w:b/>
          <w:szCs w:val="24"/>
        </w:rPr>
        <w:t>104.22.03.04 </w:t>
      </w:r>
      <w:r w:rsidR="00B04677">
        <w:rPr>
          <w:b/>
          <w:szCs w:val="24"/>
        </w:rPr>
        <w:t>Cones</w:t>
      </w:r>
      <w:r w:rsidRPr="00A5577B">
        <w:rPr>
          <w:b/>
          <w:szCs w:val="24"/>
        </w:rPr>
        <w:t xml:space="preserve">.  </w:t>
      </w:r>
      <w:r w:rsidRPr="00A5577B">
        <w:rPr>
          <w:bCs/>
          <w:szCs w:val="24"/>
        </w:rPr>
        <w:t xml:space="preserve">Install </w:t>
      </w:r>
      <w:r w:rsidR="00B04677">
        <w:rPr>
          <w:bCs/>
          <w:szCs w:val="24"/>
        </w:rPr>
        <w:t>cones</w:t>
      </w:r>
      <w:r w:rsidRPr="00A5577B">
        <w:rPr>
          <w:bCs/>
          <w:szCs w:val="24"/>
        </w:rPr>
        <w:t xml:space="preserve"> according to the MdMUTCD, </w:t>
      </w:r>
      <w:r w:rsidRPr="00A5577B">
        <w:rPr>
          <w:szCs w:val="24"/>
        </w:rPr>
        <w:t>the Book of Standards, the Contract Documents</w:t>
      </w:r>
      <w:r w:rsidRPr="00A5577B">
        <w:rPr>
          <w:bCs/>
          <w:szCs w:val="24"/>
        </w:rPr>
        <w:t>, and the following:</w:t>
      </w:r>
      <w:r w:rsidRPr="00A5577B">
        <w:rPr>
          <w:b/>
          <w:szCs w:val="24"/>
        </w:rPr>
        <w:t xml:space="preserve"> </w:t>
      </w:r>
    </w:p>
    <w:p w14:paraId="782681DC" w14:textId="77777777" w:rsidR="002D25ED" w:rsidRPr="00A5577B" w:rsidRDefault="002D25ED" w:rsidP="00605345">
      <w:pPr>
        <w:widowControl w:val="0"/>
        <w:jc w:val="both"/>
        <w:rPr>
          <w:b/>
          <w:szCs w:val="24"/>
        </w:rPr>
      </w:pPr>
    </w:p>
    <w:p w14:paraId="765D6C30" w14:textId="6E19BCF5" w:rsidR="00A5577B" w:rsidRPr="002D25ED" w:rsidRDefault="00CF5BF3" w:rsidP="00605345">
      <w:pPr>
        <w:pStyle w:val="ListParagraph"/>
        <w:numPr>
          <w:ilvl w:val="0"/>
          <w:numId w:val="21"/>
        </w:numPr>
        <w:jc w:val="both"/>
        <w:rPr>
          <w:szCs w:val="24"/>
        </w:rPr>
      </w:pPr>
      <w:r>
        <w:rPr>
          <w:b/>
          <w:bCs/>
          <w:szCs w:val="24"/>
        </w:rPr>
        <w:t> </w:t>
      </w:r>
      <w:r w:rsidR="00A5577B" w:rsidRPr="002D25ED">
        <w:rPr>
          <w:szCs w:val="24"/>
        </w:rPr>
        <w:t>Install a minimum of 11 </w:t>
      </w:r>
      <w:r w:rsidR="00E42F40" w:rsidRPr="002D25ED">
        <w:rPr>
          <w:szCs w:val="24"/>
        </w:rPr>
        <w:t>cones</w:t>
      </w:r>
      <w:r w:rsidR="00A5577B" w:rsidRPr="002D25ED">
        <w:rPr>
          <w:szCs w:val="24"/>
        </w:rPr>
        <w:t xml:space="preserve"> spaced at 20 ft maximum along the center line on the approach to the AFAD.</w:t>
      </w:r>
    </w:p>
    <w:p w14:paraId="4A80EB10" w14:textId="77777777" w:rsidR="002D25ED" w:rsidRPr="00605345" w:rsidRDefault="002D25ED" w:rsidP="00605345">
      <w:pPr>
        <w:pStyle w:val="ListParagraph"/>
        <w:jc w:val="both"/>
        <w:rPr>
          <w:b/>
          <w:szCs w:val="24"/>
        </w:rPr>
      </w:pPr>
    </w:p>
    <w:p w14:paraId="5DA5349A" w14:textId="101E7EBC" w:rsidR="002D25ED" w:rsidRPr="002D25ED" w:rsidRDefault="00CF5BF3" w:rsidP="00605345">
      <w:pPr>
        <w:pStyle w:val="ListParagraph"/>
        <w:numPr>
          <w:ilvl w:val="0"/>
          <w:numId w:val="21"/>
        </w:numPr>
        <w:jc w:val="both"/>
        <w:rPr>
          <w:szCs w:val="24"/>
        </w:rPr>
      </w:pPr>
      <w:r>
        <w:rPr>
          <w:b/>
          <w:bCs/>
          <w:szCs w:val="24"/>
        </w:rPr>
        <w:t> </w:t>
      </w:r>
      <w:r w:rsidR="00A5577B" w:rsidRPr="002D25ED">
        <w:rPr>
          <w:szCs w:val="24"/>
        </w:rPr>
        <w:t>Use a minimum of 7 </w:t>
      </w:r>
      <w:r w:rsidR="00E42F40" w:rsidRPr="002D25ED">
        <w:rPr>
          <w:szCs w:val="24"/>
        </w:rPr>
        <w:t>cones</w:t>
      </w:r>
      <w:r w:rsidR="00A5577B" w:rsidRPr="002D25ED">
        <w:rPr>
          <w:szCs w:val="24"/>
        </w:rPr>
        <w:t xml:space="preserve"> to form the shoulder taper to delineate the AFAD.</w:t>
      </w:r>
    </w:p>
    <w:p w14:paraId="5FEA0D16" w14:textId="77777777" w:rsidR="002D25ED" w:rsidRPr="002D25ED" w:rsidRDefault="002D25ED" w:rsidP="00605345">
      <w:pPr>
        <w:pStyle w:val="ListParagraph"/>
        <w:rPr>
          <w:szCs w:val="24"/>
        </w:rPr>
      </w:pPr>
    </w:p>
    <w:p w14:paraId="567AD906" w14:textId="77777777" w:rsidR="004E0B7C" w:rsidRDefault="004E0B7C">
      <w:pPr>
        <w:rPr>
          <w:szCs w:val="24"/>
        </w:rPr>
      </w:pPr>
      <w:r>
        <w:rPr>
          <w:szCs w:val="24"/>
        </w:rPr>
        <w:br w:type="page"/>
      </w:r>
    </w:p>
    <w:p w14:paraId="68C38D31" w14:textId="4D325EDD" w:rsidR="00A5577B" w:rsidRDefault="00A5577B" w:rsidP="002D25ED">
      <w:pPr>
        <w:pStyle w:val="ListParagraph"/>
        <w:ind w:left="0"/>
        <w:jc w:val="both"/>
        <w:rPr>
          <w:b/>
          <w:szCs w:val="24"/>
        </w:rPr>
      </w:pPr>
      <w:r w:rsidRPr="00605345">
        <w:rPr>
          <w:b/>
          <w:szCs w:val="24"/>
        </w:rPr>
        <w:lastRenderedPageBreak/>
        <w:t>104.22.04</w:t>
      </w:r>
      <w:r w:rsidRPr="00605345">
        <w:rPr>
          <w:b/>
          <w:szCs w:val="24"/>
        </w:rPr>
        <w:t> </w:t>
      </w:r>
      <w:r w:rsidRPr="00605345">
        <w:rPr>
          <w:b/>
          <w:szCs w:val="24"/>
        </w:rPr>
        <w:t>MEASUREMENT AND PAYMENT</w:t>
      </w:r>
    </w:p>
    <w:p w14:paraId="206E350E" w14:textId="77777777" w:rsidR="004E0B7C" w:rsidRDefault="004E0B7C" w:rsidP="002D25ED">
      <w:pPr>
        <w:pStyle w:val="ListParagraph"/>
        <w:ind w:left="0"/>
        <w:jc w:val="both"/>
        <w:rPr>
          <w:b/>
          <w:szCs w:val="24"/>
        </w:rPr>
      </w:pPr>
    </w:p>
    <w:p w14:paraId="310C9068" w14:textId="332B1D0E" w:rsidR="00A5577B" w:rsidRDefault="00A5577B" w:rsidP="00A72BB1">
      <w:pPr>
        <w:widowControl w:val="0"/>
        <w:jc w:val="both"/>
        <w:rPr>
          <w:szCs w:val="24"/>
        </w:rPr>
      </w:pPr>
      <w:r w:rsidRPr="00A5577B">
        <w:rPr>
          <w:b/>
          <w:bCs/>
          <w:szCs w:val="24"/>
        </w:rPr>
        <w:t>104.22.04.01</w:t>
      </w:r>
      <w:r w:rsidRPr="00A5577B">
        <w:rPr>
          <w:szCs w:val="24"/>
        </w:rPr>
        <w:t xml:space="preserve"> Automated Flagger Assistance Device will be measured and paid for at the Contract price per unit day per each Automated Flagger Assistance Device.  A unit day will consist of any approved usage within a work shift, regardless of start time or whether the shift runs into another calendar day.  Each Automated Flagger Assistance Device will be paid for only once per unit day, regardless of how many times it may be relocated.  When an Automated Flagger Assistance Device is used for part of a day, it will be measured and paid for as a unit day.  The payment will be full compensation for the Automated Flagger Assistance </w:t>
      </w:r>
      <w:r w:rsidR="00311C55" w:rsidRPr="00A5577B">
        <w:rPr>
          <w:szCs w:val="24"/>
        </w:rPr>
        <w:t>Device, and</w:t>
      </w:r>
      <w:r w:rsidRPr="00A5577B">
        <w:rPr>
          <w:szCs w:val="24"/>
        </w:rPr>
        <w:t xml:space="preserve"> for all material, labor, equipment, tools, and incidentals necessary to setup and operate the Automated Flagger Assistance Device at the site as required and at any relocated site as specified or as directed.</w:t>
      </w:r>
    </w:p>
    <w:p w14:paraId="56BB0054" w14:textId="77777777" w:rsidR="002D25ED" w:rsidRPr="00A5577B" w:rsidRDefault="002D25ED" w:rsidP="00A72BB1">
      <w:pPr>
        <w:widowControl w:val="0"/>
        <w:jc w:val="both"/>
        <w:rPr>
          <w:szCs w:val="24"/>
        </w:rPr>
      </w:pPr>
    </w:p>
    <w:p w14:paraId="119BDE64" w14:textId="1CE5CD17" w:rsidR="002238C2" w:rsidRDefault="002238C2" w:rsidP="00A72BB1">
      <w:pPr>
        <w:widowControl w:val="0"/>
        <w:jc w:val="both"/>
      </w:pPr>
      <w:r w:rsidRPr="00605345">
        <w:rPr>
          <w:b/>
          <w:bCs/>
          <w:szCs w:val="24"/>
        </w:rPr>
        <w:t>104.22.04.02</w:t>
      </w:r>
      <w:r>
        <w:rPr>
          <w:szCs w:val="24"/>
        </w:rPr>
        <w:t xml:space="preserve"> C</w:t>
      </w:r>
      <w:r w:rsidRPr="00A5577B">
        <w:rPr>
          <w:szCs w:val="24"/>
        </w:rPr>
        <w:t>ertified flaggers</w:t>
      </w:r>
      <w:r w:rsidR="001C1B0D">
        <w:rPr>
          <w:szCs w:val="24"/>
        </w:rPr>
        <w:t xml:space="preserve"> to operate the </w:t>
      </w:r>
      <w:r w:rsidR="004A7124">
        <w:t>Automated Flagger Assistance Device</w:t>
      </w:r>
      <w:r>
        <w:rPr>
          <w:szCs w:val="24"/>
        </w:rPr>
        <w:t xml:space="preserve"> </w:t>
      </w:r>
      <w:r w:rsidR="001C1B0D" w:rsidRPr="00DA3128">
        <w:t>will be measured and paid for a</w:t>
      </w:r>
      <w:r w:rsidR="00004032">
        <w:t>t the Contract unit price per hour as specified in 104.15</w:t>
      </w:r>
      <w:r w:rsidR="00013842">
        <w:t>.04.</w:t>
      </w:r>
    </w:p>
    <w:p w14:paraId="36F99F48" w14:textId="77777777" w:rsidR="002D25ED" w:rsidRDefault="002D25ED" w:rsidP="00A72BB1">
      <w:pPr>
        <w:widowControl w:val="0"/>
        <w:jc w:val="both"/>
      </w:pPr>
    </w:p>
    <w:p w14:paraId="58E69C44" w14:textId="77777777" w:rsidR="002D25ED" w:rsidRDefault="004A7124" w:rsidP="00A72BB1">
      <w:pPr>
        <w:widowControl w:val="0"/>
        <w:jc w:val="both"/>
      </w:pPr>
      <w:r w:rsidRPr="00605345">
        <w:rPr>
          <w:b/>
          <w:bCs/>
        </w:rPr>
        <w:t>104.22.04.03</w:t>
      </w:r>
      <w:r>
        <w:t xml:space="preserve"> Cones to delineate the center line in the approach to the Automated Flagger Assistance Device and form the taper in front of the Automated Flagger Assistance Device will not be measured but the cost will be incidental to the Contract unit price for Automated Flagger Assistance Device.</w:t>
      </w:r>
    </w:p>
    <w:p w14:paraId="6B47FC75" w14:textId="0418BC4B" w:rsidR="004A7124" w:rsidRDefault="004A7124" w:rsidP="00A72BB1">
      <w:pPr>
        <w:widowControl w:val="0"/>
        <w:jc w:val="both"/>
      </w:pPr>
    </w:p>
    <w:p w14:paraId="567FADE3" w14:textId="04B573CB" w:rsidR="00EC41F9" w:rsidRDefault="004A7124" w:rsidP="00A72BB1">
      <w:pPr>
        <w:widowControl w:val="0"/>
        <w:jc w:val="both"/>
      </w:pPr>
      <w:r w:rsidRPr="00605345">
        <w:rPr>
          <w:b/>
          <w:bCs/>
        </w:rPr>
        <w:t>104.22.04.0</w:t>
      </w:r>
      <w:r w:rsidR="004D2C9E" w:rsidRPr="00605345">
        <w:rPr>
          <w:b/>
          <w:bCs/>
        </w:rPr>
        <w:t>4</w:t>
      </w:r>
      <w:r>
        <w:t xml:space="preserve"> </w:t>
      </w:r>
      <w:r w:rsidR="69889FCD">
        <w:t>Automated Flagger Assistance Device</w:t>
      </w:r>
      <w:r w:rsidR="69889FCD">
        <w:rPr>
          <w:szCs w:val="24"/>
        </w:rPr>
        <w:t xml:space="preserve"> </w:t>
      </w:r>
      <w:r>
        <w:rPr>
          <w:szCs w:val="24"/>
        </w:rPr>
        <w:t>related</w:t>
      </w:r>
      <w:r w:rsidRPr="00A5577B">
        <w:rPr>
          <w:szCs w:val="24"/>
        </w:rPr>
        <w:t xml:space="preserve"> signs (R 1-7, R1-8, R10-6, R10-6a)</w:t>
      </w:r>
      <w:r>
        <w:rPr>
          <w:szCs w:val="24"/>
        </w:rPr>
        <w:t xml:space="preserve"> will </w:t>
      </w:r>
      <w:r>
        <w:t xml:space="preserve">not be measured but the cost will be incidental to the Contract unit price for Automated Flagger Assistance Device. </w:t>
      </w:r>
    </w:p>
    <w:sectPr w:rsidR="00EC41F9" w:rsidSect="00C35A4F">
      <w:headerReference w:type="even" r:id="rId12"/>
      <w:headerReference w:type="default" r:id="rId13"/>
      <w:footerReference w:type="even" r:id="rId14"/>
      <w:footerReference w:type="default" r:id="rId15"/>
      <w:type w:val="continuous"/>
      <w:pgSz w:w="12240" w:h="15840" w:code="1"/>
      <w:pgMar w:top="720" w:right="1440" w:bottom="720" w:left="1440" w:header="720"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12993F" w14:textId="77777777" w:rsidR="00C35A4F" w:rsidRDefault="00C35A4F">
      <w:r>
        <w:separator/>
      </w:r>
    </w:p>
  </w:endnote>
  <w:endnote w:type="continuationSeparator" w:id="0">
    <w:p w14:paraId="5CB637CE" w14:textId="77777777" w:rsidR="00C35A4F" w:rsidRDefault="00C35A4F">
      <w:r>
        <w:continuationSeparator/>
      </w:r>
    </w:p>
  </w:endnote>
  <w:endnote w:type="continuationNotice" w:id="1">
    <w:p w14:paraId="550FC279" w14:textId="77777777" w:rsidR="00C35A4F" w:rsidRDefault="00C35A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auto"/>
    <w:pitch w:val="variable"/>
    <w:sig w:usb0="E0002AEF" w:usb1="C0007841"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40EA5" w14:textId="77777777" w:rsidR="00C37710" w:rsidRDefault="00600649">
    <w:pPr>
      <w:pStyle w:val="Footer"/>
      <w:framePr w:wrap="around" w:vAnchor="text" w:hAnchor="margin" w:xAlign="center" w:y="1"/>
      <w:rPr>
        <w:rStyle w:val="PageNumber"/>
      </w:rPr>
    </w:pPr>
    <w:r>
      <w:rPr>
        <w:rStyle w:val="PageNumber"/>
      </w:rPr>
      <w:fldChar w:fldCharType="begin"/>
    </w:r>
    <w:r w:rsidR="00C37710">
      <w:rPr>
        <w:rStyle w:val="PageNumber"/>
      </w:rPr>
      <w:instrText xml:space="preserve">PAGE  </w:instrText>
    </w:r>
    <w:r>
      <w:rPr>
        <w:rStyle w:val="PageNumber"/>
      </w:rPr>
      <w:fldChar w:fldCharType="end"/>
    </w:r>
  </w:p>
  <w:p w14:paraId="74D282AA" w14:textId="77777777" w:rsidR="00C37710" w:rsidRDefault="00C377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alias w:val="Version Date"/>
      <w:tag w:val="Version_x0020_Date"/>
      <w:id w:val="1440563901"/>
      <w:placeholder>
        <w:docPart w:val="76D386BFC9524A97999AB4BA7BEF6249"/>
      </w:placeholder>
      <w:dataBinding w:prefixMappings="xmlns:ns0='http://schemas.microsoft.com/office/2006/metadata/properties' xmlns:ns1='http://www.w3.org/2001/XMLSchema-instance' xmlns:ns2='http://schemas.microsoft.com/office/infopath/2007/PartnerControls' xmlns:ns3='64a3e435-be48-4f0a-a6e5-62b31e02ddd9' xmlns:ns4='f054b860-d68f-4235-9520-34a5d384a2d3' xmlns:ns5='403cbd46-e64d-4f3c-8130-02c6eed73600' " w:xpath="/ns0:properties[1]/documentManagement[1]/ns3:Version_x0020_Date[1]" w:storeItemID="{6BA795E2-7BE0-4AA6-8326-ACCFB89D7E04}"/>
      <w:date w:fullDate="2024-02-15T00:00:00Z">
        <w:dateFormat w:val="MM/dd/yyyy"/>
        <w:lid w:val="en-US"/>
        <w:storeMappedDataAs w:val="dateTime"/>
        <w:calendar w:val="gregorian"/>
      </w:date>
    </w:sdtPr>
    <w:sdtEndPr/>
    <w:sdtContent>
      <w:p w14:paraId="61996771" w14:textId="6743B6DD" w:rsidR="00631C87" w:rsidRDefault="00E174EB" w:rsidP="00631C87">
        <w:pPr>
          <w:pStyle w:val="Footer"/>
          <w:jc w:val="right"/>
        </w:pPr>
        <w:r>
          <w:t>02/15/2024</w:t>
        </w:r>
      </w:p>
    </w:sdtContent>
  </w:sdt>
  <w:p w14:paraId="4F3897FA" w14:textId="69AB0987" w:rsidR="00C37710" w:rsidRPr="00631C87" w:rsidRDefault="00C37710" w:rsidP="00631C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782928" w14:textId="77777777" w:rsidR="00C35A4F" w:rsidRDefault="00C35A4F">
      <w:r>
        <w:separator/>
      </w:r>
    </w:p>
  </w:footnote>
  <w:footnote w:type="continuationSeparator" w:id="0">
    <w:p w14:paraId="2D78FB87" w14:textId="77777777" w:rsidR="00C35A4F" w:rsidRDefault="00C35A4F">
      <w:r>
        <w:continuationSeparator/>
      </w:r>
    </w:p>
  </w:footnote>
  <w:footnote w:type="continuationNotice" w:id="1">
    <w:p w14:paraId="24B71D7B" w14:textId="77777777" w:rsidR="00C35A4F" w:rsidRDefault="00C35A4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7F526" w14:textId="69CA6BDB" w:rsidR="00C37710" w:rsidRDefault="00600649" w:rsidP="00A50CEF">
    <w:pPr>
      <w:pStyle w:val="Header"/>
      <w:framePr w:wrap="around" w:vAnchor="text" w:hAnchor="margin" w:xAlign="right" w:y="1"/>
      <w:rPr>
        <w:rStyle w:val="PageNumber"/>
      </w:rPr>
    </w:pPr>
    <w:r>
      <w:rPr>
        <w:rStyle w:val="PageNumber"/>
      </w:rPr>
      <w:fldChar w:fldCharType="begin"/>
    </w:r>
    <w:r w:rsidR="00C37710">
      <w:rPr>
        <w:rStyle w:val="PageNumber"/>
      </w:rPr>
      <w:instrText xml:space="preserve">PAGE  </w:instrText>
    </w:r>
    <w:r>
      <w:rPr>
        <w:rStyle w:val="PageNumber"/>
      </w:rPr>
      <w:fldChar w:fldCharType="separate"/>
    </w:r>
    <w:r w:rsidR="00606B86">
      <w:rPr>
        <w:rStyle w:val="PageNumber"/>
        <w:noProof/>
      </w:rPr>
      <w:t>1</w:t>
    </w:r>
    <w:r>
      <w:rPr>
        <w:rStyle w:val="PageNumber"/>
      </w:rPr>
      <w:fldChar w:fldCharType="end"/>
    </w:r>
  </w:p>
  <w:p w14:paraId="01C48AA0" w14:textId="77777777" w:rsidR="00C37710" w:rsidRDefault="00C37710" w:rsidP="00A50CEF">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D914F" w14:textId="7A806670" w:rsidR="002A0728" w:rsidRDefault="002A0728" w:rsidP="002C5CB1">
    <w:pPr>
      <w:pStyle w:val="Header"/>
      <w:tabs>
        <w:tab w:val="clear" w:pos="4320"/>
        <w:tab w:val="clear" w:pos="8640"/>
        <w:tab w:val="right" w:pos="9360"/>
      </w:tabs>
      <w:rPr>
        <w:b/>
      </w:rPr>
    </w:pPr>
    <w:r>
      <w:rPr>
        <w:noProof/>
      </w:rPr>
      <w:drawing>
        <wp:inline distT="0" distB="0" distL="0" distR="0" wp14:anchorId="0AF7FC13" wp14:editId="668E1634">
          <wp:extent cx="2914650" cy="430414"/>
          <wp:effectExtent l="0" t="0" r="0" b="8255"/>
          <wp:docPr id="349475269" name="Picture 349475269" descr="C:\Users\bgilardi\Desktop\MDOT with SHA logo Horizontal Grayscale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gilardi\Desktop\MDOT with SHA logo Horizontal Grayscale smal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26166" cy="446882"/>
                  </a:xfrm>
                  <a:prstGeom prst="rect">
                    <a:avLst/>
                  </a:prstGeom>
                  <a:noFill/>
                  <a:ln>
                    <a:noFill/>
                  </a:ln>
                </pic:spPr>
              </pic:pic>
            </a:graphicData>
          </a:graphic>
        </wp:inline>
      </w:drawing>
    </w:r>
  </w:p>
  <w:p w14:paraId="5BAAA061" w14:textId="6149A87C" w:rsidR="00C37710" w:rsidRDefault="001B69BD" w:rsidP="002C5CB1">
    <w:pPr>
      <w:pStyle w:val="Header"/>
      <w:tabs>
        <w:tab w:val="clear" w:pos="4320"/>
        <w:tab w:val="clear" w:pos="8640"/>
        <w:tab w:val="right" w:pos="9360"/>
      </w:tabs>
    </w:pPr>
    <w:sdt>
      <w:sdtPr>
        <w:rPr>
          <w:rFonts w:ascii="Times New Roman Bold" w:hAnsi="Times New Roman Bold"/>
          <w:b/>
          <w:caps/>
          <w:szCs w:val="24"/>
        </w:rPr>
        <w:alias w:val="Spec Type"/>
        <w:tag w:val="Spec_x0020_Type"/>
        <w:id w:val="-70585323"/>
        <w:placeholder>
          <w:docPart w:val="BF63FBB3478745CA99149CA2350A9D88"/>
        </w:placeholder>
        <w:dataBinding w:prefixMappings="xmlns:ns0='http://schemas.microsoft.com/office/2006/metadata/properties' xmlns:ns1='http://www.w3.org/2001/XMLSchema-instance' xmlns:ns2='http://schemas.microsoft.com/office/infopath/2007/PartnerControls' xmlns:ns3='403cbd46-e64d-4f3c-8130-02c6eed73600' xmlns:ns4='64a3e435-be48-4f0a-a6e5-62b31e02ddd9' xmlns:ns5='c2595bd6-cd65-4a95-bec3-960cf03c52b2' " w:xpath="/ns0:properties[1]/documentManagement[1]/ns4:Spec_x0020_Type[1]" w:storeItemID="{6BA795E2-7BE0-4AA6-8326-ACCFB89D7E04}"/>
        <w:dropDownList w:lastValue="Special Provisions Insert">
          <w:listItem w:value="[Spec Type]"/>
        </w:dropDownList>
      </w:sdtPr>
      <w:sdtEndPr/>
      <w:sdtContent>
        <w:r w:rsidR="00593A9F">
          <w:rPr>
            <w:rFonts w:ascii="Times New Roman Bold" w:hAnsi="Times New Roman Bold"/>
            <w:b/>
            <w:caps/>
            <w:szCs w:val="24"/>
          </w:rPr>
          <w:t>Special Provisions Insert</w:t>
        </w:r>
      </w:sdtContent>
    </w:sdt>
    <w:r w:rsidR="00C37710">
      <w:tab/>
      <w:t xml:space="preserve">CONTRACT NO. </w:t>
    </w:r>
    <w:sdt>
      <w:sdtPr>
        <w:alias w:val="Contract Number"/>
        <w:tag w:val="Contract_x0020_Number"/>
        <w:id w:val="-674186123"/>
        <w:placeholder>
          <w:docPart w:val="D71AABC064D74BB58C48705EA786B6CB"/>
        </w:placeholder>
        <w:showingPlcHdr/>
        <w:dataBinding w:prefixMappings="xmlns:ns0='http://schemas.microsoft.com/office/2006/metadata/properties' xmlns:ns1='http://www.w3.org/2001/XMLSchema-instance' xmlns:ns2='http://schemas.microsoft.com/office/infopath/2007/PartnerControls' xmlns:ns3='64a3e435-be48-4f0a-a6e5-62b31e02ddd9' xmlns:ns4='f054b860-d68f-4235-9520-34a5d384a2d3' xmlns:ns5='403cbd46-e64d-4f3c-8130-02c6eed73600' " w:xpath="/ns0:properties[1]/documentManagement[1]/ns3:Contract_x0020_Number[1]" w:storeItemID="{6BA795E2-7BE0-4AA6-8326-ACCFB89D7E04}"/>
        <w:text/>
      </w:sdtPr>
      <w:sdtEndPr/>
      <w:sdtContent>
        <w:r w:rsidR="00F87611" w:rsidRPr="002B27D7">
          <w:rPr>
            <w:rStyle w:val="PlaceholderText"/>
          </w:rPr>
          <w:t>[Contract Number]</w:t>
        </w:r>
      </w:sdtContent>
    </w:sdt>
  </w:p>
  <w:p w14:paraId="3BD7846D" w14:textId="4131B1F4" w:rsidR="00C37710" w:rsidRDefault="001B69BD" w:rsidP="00B361CA">
    <w:pPr>
      <w:tabs>
        <w:tab w:val="right" w:pos="9360"/>
      </w:tabs>
      <w:spacing w:line="240" w:lineRule="exact"/>
    </w:pPr>
    <w:sdt>
      <w:sdtPr>
        <w:rPr>
          <w:caps/>
        </w:rPr>
        <w:alias w:val="Title"/>
        <w:tag w:val=""/>
        <w:id w:val="1095135773"/>
        <w:placeholder>
          <w:docPart w:val="CDF05827B10D4394BE27AA5DAF114FE3"/>
        </w:placeholder>
        <w:dataBinding w:prefixMappings="xmlns:ns0='http://purl.org/dc/elements/1.1/' xmlns:ns1='http://schemas.openxmlformats.org/package/2006/metadata/core-properties' " w:xpath="/ns1:coreProperties[1]/ns0:title[1]" w:storeItemID="{6C3C8BC8-F283-45AE-878A-BAB7291924A1}"/>
        <w:text/>
      </w:sdtPr>
      <w:sdtEndPr/>
      <w:sdtContent>
        <w:r w:rsidR="005D067E">
          <w:rPr>
            <w:caps/>
          </w:rPr>
          <w:t>104.22 — Stop/Slow Automated Flagger Assistance Device (AFAD)</w:t>
        </w:r>
      </w:sdtContent>
    </w:sdt>
    <w:r w:rsidR="00B361CA">
      <w:rPr>
        <w:color w:val="000000"/>
      </w:rPr>
      <w:tab/>
    </w:r>
    <w:r w:rsidR="00600649">
      <w:rPr>
        <w:rStyle w:val="PageNumber"/>
      </w:rPr>
      <w:fldChar w:fldCharType="begin"/>
    </w:r>
    <w:r w:rsidR="00C37710">
      <w:rPr>
        <w:rStyle w:val="PageNumber"/>
      </w:rPr>
      <w:instrText xml:space="preserve"> PAGE </w:instrText>
    </w:r>
    <w:r w:rsidR="00600649">
      <w:rPr>
        <w:rStyle w:val="PageNumber"/>
      </w:rPr>
      <w:fldChar w:fldCharType="separate"/>
    </w:r>
    <w:r w:rsidR="00282B54">
      <w:rPr>
        <w:rStyle w:val="PageNumber"/>
        <w:noProof/>
      </w:rPr>
      <w:t>1</w:t>
    </w:r>
    <w:r w:rsidR="00600649">
      <w:rPr>
        <w:rStyle w:val="PageNumber"/>
      </w:rPr>
      <w:fldChar w:fldCharType="end"/>
    </w:r>
    <w:r w:rsidR="00C37710">
      <w:rPr>
        <w:rStyle w:val="PageNumber"/>
      </w:rPr>
      <w:t xml:space="preserve"> of </w:t>
    </w:r>
    <w:r>
      <w:fldChar w:fldCharType="begin"/>
    </w:r>
    <w:r>
      <w:instrText>NUMPAGES  \* Arabic  \* MERGEFORMAT</w:instrText>
    </w:r>
    <w:r>
      <w:fldChar w:fldCharType="separate"/>
    </w:r>
    <w:r w:rsidR="00282B54" w:rsidRPr="00282B54">
      <w:rPr>
        <w:rStyle w:val="PageNumber"/>
        <w:noProof/>
      </w:rPr>
      <w:t>4</w:t>
    </w:r>
    <w:r>
      <w:rPr>
        <w:rStyle w:val="PageNumber"/>
        <w:noProof/>
      </w:rPr>
      <w:fldChar w:fldCharType="end"/>
    </w:r>
  </w:p>
  <w:p w14:paraId="5600259C" w14:textId="77777777" w:rsidR="00D051A3" w:rsidRDefault="00D051A3" w:rsidP="00B361CA">
    <w:pPr>
      <w:tabs>
        <w:tab w:val="right" w:pos="9360"/>
      </w:tabs>
      <w:spacing w:line="240" w:lineRule="exact"/>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B259D"/>
    <w:multiLevelType w:val="hybridMultilevel"/>
    <w:tmpl w:val="21D89E62"/>
    <w:lvl w:ilvl="0" w:tplc="045802A6">
      <w:start w:val="1"/>
      <w:numFmt w:val="lowerLetter"/>
      <w:suff w:val="nothing"/>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501964"/>
    <w:multiLevelType w:val="hybridMultilevel"/>
    <w:tmpl w:val="DD60669C"/>
    <w:lvl w:ilvl="0" w:tplc="FF529DEA">
      <w:start w:val="1"/>
      <w:numFmt w:val="low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1918FF"/>
    <w:multiLevelType w:val="hybridMultilevel"/>
    <w:tmpl w:val="3230CB64"/>
    <w:lvl w:ilvl="0" w:tplc="FFFFFFFF">
      <w:start w:val="1"/>
      <w:numFmt w:val="lowerLetter"/>
      <w:suff w:val="nothing"/>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FE46049"/>
    <w:multiLevelType w:val="hybridMultilevel"/>
    <w:tmpl w:val="37260F30"/>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10802AED"/>
    <w:multiLevelType w:val="hybridMultilevel"/>
    <w:tmpl w:val="05E68778"/>
    <w:lvl w:ilvl="0" w:tplc="83B6473E">
      <w:start w:val="1"/>
      <w:numFmt w:val="low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29B662B"/>
    <w:multiLevelType w:val="hybridMultilevel"/>
    <w:tmpl w:val="910603F4"/>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91E5BDD"/>
    <w:multiLevelType w:val="hybridMultilevel"/>
    <w:tmpl w:val="0BA661E2"/>
    <w:lvl w:ilvl="0" w:tplc="E0282332">
      <w:start w:val="1"/>
      <w:numFmt w:val="decimal"/>
      <w:suff w:val="nothing"/>
      <w:lvlText w:val="(%1)"/>
      <w:lvlJc w:val="left"/>
      <w:pPr>
        <w:ind w:left="72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A6F4113"/>
    <w:multiLevelType w:val="hybridMultilevel"/>
    <w:tmpl w:val="E7A07482"/>
    <w:lvl w:ilvl="0" w:tplc="02DE6B78">
      <w:start w:val="1"/>
      <w:numFmt w:val="lowerLetter"/>
      <w:lvlText w:val="(%1)"/>
      <w:lvlJc w:val="left"/>
      <w:pPr>
        <w:tabs>
          <w:tab w:val="num" w:pos="720"/>
        </w:tabs>
        <w:ind w:left="720" w:hanging="360"/>
      </w:pPr>
      <w:rPr>
        <w:rFonts w:hint="default"/>
        <w:b/>
        <w:i w:val="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22AF5728"/>
    <w:multiLevelType w:val="multilevel"/>
    <w:tmpl w:val="6B588FF2"/>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23CA411A"/>
    <w:multiLevelType w:val="hybridMultilevel"/>
    <w:tmpl w:val="3230CB64"/>
    <w:lvl w:ilvl="0" w:tplc="DB18D34E">
      <w:start w:val="1"/>
      <w:numFmt w:val="lowerLetter"/>
      <w:suff w:val="nothing"/>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CE0CDE"/>
    <w:multiLevelType w:val="singleLevel"/>
    <w:tmpl w:val="826CF062"/>
    <w:lvl w:ilvl="0">
      <w:start w:val="1"/>
      <w:numFmt w:val="lowerLetter"/>
      <w:lvlText w:val="(%1)"/>
      <w:lvlJc w:val="left"/>
      <w:pPr>
        <w:tabs>
          <w:tab w:val="num" w:pos="534"/>
        </w:tabs>
        <w:ind w:left="534" w:hanging="390"/>
      </w:pPr>
      <w:rPr>
        <w:rFonts w:hint="default"/>
        <w:b/>
      </w:rPr>
    </w:lvl>
  </w:abstractNum>
  <w:abstractNum w:abstractNumId="11" w15:restartNumberingAfterBreak="0">
    <w:nsid w:val="27F5185E"/>
    <w:multiLevelType w:val="singleLevel"/>
    <w:tmpl w:val="ED72F20E"/>
    <w:lvl w:ilvl="0">
      <w:start w:val="3"/>
      <w:numFmt w:val="lowerLetter"/>
      <w:lvlText w:val="(%1)"/>
      <w:lvlJc w:val="left"/>
      <w:pPr>
        <w:tabs>
          <w:tab w:val="num" w:pos="540"/>
        </w:tabs>
        <w:ind w:left="540" w:hanging="360"/>
      </w:pPr>
      <w:rPr>
        <w:rFonts w:hint="default"/>
        <w:b/>
      </w:rPr>
    </w:lvl>
  </w:abstractNum>
  <w:abstractNum w:abstractNumId="12" w15:restartNumberingAfterBreak="0">
    <w:nsid w:val="2B6F7619"/>
    <w:multiLevelType w:val="singleLevel"/>
    <w:tmpl w:val="EC40E126"/>
    <w:lvl w:ilvl="0">
      <w:start w:val="1"/>
      <w:numFmt w:val="lowerRoman"/>
      <w:lvlText w:val="(%1)"/>
      <w:lvlJc w:val="left"/>
      <w:pPr>
        <w:tabs>
          <w:tab w:val="num" w:pos="900"/>
        </w:tabs>
        <w:ind w:left="900" w:hanging="720"/>
      </w:pPr>
      <w:rPr>
        <w:rFonts w:hint="default"/>
        <w:b/>
      </w:rPr>
    </w:lvl>
  </w:abstractNum>
  <w:abstractNum w:abstractNumId="13" w15:restartNumberingAfterBreak="0">
    <w:nsid w:val="30782E6A"/>
    <w:multiLevelType w:val="hybridMultilevel"/>
    <w:tmpl w:val="E3A25B86"/>
    <w:lvl w:ilvl="0" w:tplc="7A30FCBC">
      <w:start w:val="1"/>
      <w:numFmt w:val="lowerLetter"/>
      <w:suff w:val="nothing"/>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DE5752"/>
    <w:multiLevelType w:val="hybridMultilevel"/>
    <w:tmpl w:val="75664E34"/>
    <w:lvl w:ilvl="0" w:tplc="83B6473E">
      <w:start w:val="1"/>
      <w:numFmt w:val="low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48F8175F"/>
    <w:multiLevelType w:val="hybridMultilevel"/>
    <w:tmpl w:val="1A024704"/>
    <w:lvl w:ilvl="0" w:tplc="D0B0934E">
      <w:start w:val="1"/>
      <w:numFmt w:val="lowerLetter"/>
      <w:lvlText w:val="(%1)"/>
      <w:lvlJc w:val="left"/>
      <w:pPr>
        <w:ind w:left="720" w:hanging="360"/>
      </w:pPr>
      <w:rPr>
        <w:rFonts w:hint="default"/>
        <w:b/>
        <w:i w:val="0"/>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913154A"/>
    <w:multiLevelType w:val="singleLevel"/>
    <w:tmpl w:val="E12E570C"/>
    <w:lvl w:ilvl="0">
      <w:start w:val="7"/>
      <w:numFmt w:val="lowerLetter"/>
      <w:lvlText w:val="(%1)"/>
      <w:lvlJc w:val="left"/>
      <w:pPr>
        <w:tabs>
          <w:tab w:val="num" w:pos="540"/>
        </w:tabs>
        <w:ind w:left="540" w:hanging="360"/>
      </w:pPr>
      <w:rPr>
        <w:rFonts w:hint="default"/>
        <w:b/>
      </w:rPr>
    </w:lvl>
  </w:abstractNum>
  <w:abstractNum w:abstractNumId="17" w15:restartNumberingAfterBreak="0">
    <w:nsid w:val="59E143FB"/>
    <w:multiLevelType w:val="hybridMultilevel"/>
    <w:tmpl w:val="FCC0DA06"/>
    <w:lvl w:ilvl="0" w:tplc="83B6473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8E46AD"/>
    <w:multiLevelType w:val="multilevel"/>
    <w:tmpl w:val="910603F4"/>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63865FBF"/>
    <w:multiLevelType w:val="multilevel"/>
    <w:tmpl w:val="CCC8C328"/>
    <w:lvl w:ilvl="0">
      <w:start w:val="1"/>
      <w:numFmt w:val="lowerLetter"/>
      <w:lvlText w:val="(%1)"/>
      <w:lvlJc w:val="left"/>
      <w:pPr>
        <w:tabs>
          <w:tab w:val="num" w:pos="720"/>
        </w:tabs>
        <w:ind w:left="720" w:hanging="360"/>
      </w:pPr>
      <w:rPr>
        <w:rFonts w:hint="default"/>
        <w:b/>
        <w:i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6B334369"/>
    <w:multiLevelType w:val="hybridMultilevel"/>
    <w:tmpl w:val="C518D114"/>
    <w:lvl w:ilvl="0" w:tplc="79A8A942">
      <w:start w:val="1"/>
      <w:numFmt w:val="lowerLetter"/>
      <w:suff w:val="nothing"/>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BBA7DCD"/>
    <w:multiLevelType w:val="hybridMultilevel"/>
    <w:tmpl w:val="B86C7548"/>
    <w:lvl w:ilvl="0" w:tplc="48DEC5E0">
      <w:start w:val="1"/>
      <w:numFmt w:val="lowerLetter"/>
      <w:lvlText w:val="(%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8E30F3"/>
    <w:multiLevelType w:val="singleLevel"/>
    <w:tmpl w:val="1A0EF372"/>
    <w:lvl w:ilvl="0">
      <w:start w:val="8"/>
      <w:numFmt w:val="lowerLetter"/>
      <w:lvlText w:val="(%1)"/>
      <w:lvlJc w:val="left"/>
      <w:pPr>
        <w:tabs>
          <w:tab w:val="num" w:pos="540"/>
        </w:tabs>
        <w:ind w:left="540" w:hanging="360"/>
      </w:pPr>
      <w:rPr>
        <w:rFonts w:hint="default"/>
        <w:b/>
      </w:rPr>
    </w:lvl>
  </w:abstractNum>
  <w:abstractNum w:abstractNumId="23" w15:restartNumberingAfterBreak="0">
    <w:nsid w:val="7A240F6D"/>
    <w:multiLevelType w:val="hybridMultilevel"/>
    <w:tmpl w:val="22905C70"/>
    <w:lvl w:ilvl="0" w:tplc="C5B6522A">
      <w:start w:val="1"/>
      <w:numFmt w:val="lowerLetter"/>
      <w:suff w:val="nothing"/>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91969903">
    <w:abstractNumId w:val="22"/>
  </w:num>
  <w:num w:numId="2" w16cid:durableId="93015077">
    <w:abstractNumId w:val="11"/>
  </w:num>
  <w:num w:numId="3" w16cid:durableId="773598887">
    <w:abstractNumId w:val="12"/>
  </w:num>
  <w:num w:numId="4" w16cid:durableId="2033458486">
    <w:abstractNumId w:val="16"/>
  </w:num>
  <w:num w:numId="5" w16cid:durableId="1475488177">
    <w:abstractNumId w:val="10"/>
  </w:num>
  <w:num w:numId="6" w16cid:durableId="1742293532">
    <w:abstractNumId w:val="5"/>
  </w:num>
  <w:num w:numId="7" w16cid:durableId="1845972517">
    <w:abstractNumId w:val="3"/>
  </w:num>
  <w:num w:numId="8" w16cid:durableId="1333026327">
    <w:abstractNumId w:val="18"/>
  </w:num>
  <w:num w:numId="9" w16cid:durableId="1846631099">
    <w:abstractNumId w:val="7"/>
  </w:num>
  <w:num w:numId="10" w16cid:durableId="337343004">
    <w:abstractNumId w:val="8"/>
  </w:num>
  <w:num w:numId="11" w16cid:durableId="356582643">
    <w:abstractNumId w:val="19"/>
  </w:num>
  <w:num w:numId="12" w16cid:durableId="2128617101">
    <w:abstractNumId w:val="15"/>
  </w:num>
  <w:num w:numId="13" w16cid:durableId="1873150227">
    <w:abstractNumId w:val="1"/>
  </w:num>
  <w:num w:numId="14" w16cid:durableId="2057200355">
    <w:abstractNumId w:val="21"/>
  </w:num>
  <w:num w:numId="15" w16cid:durableId="627245698">
    <w:abstractNumId w:val="9"/>
  </w:num>
  <w:num w:numId="16" w16cid:durableId="1859806934">
    <w:abstractNumId w:val="23"/>
  </w:num>
  <w:num w:numId="17" w16cid:durableId="1973636927">
    <w:abstractNumId w:val="13"/>
  </w:num>
  <w:num w:numId="18" w16cid:durableId="1253390657">
    <w:abstractNumId w:val="6"/>
  </w:num>
  <w:num w:numId="19" w16cid:durableId="1741170797">
    <w:abstractNumId w:val="20"/>
  </w:num>
  <w:num w:numId="20" w16cid:durableId="377052834">
    <w:abstractNumId w:val="17"/>
  </w:num>
  <w:num w:numId="21" w16cid:durableId="381908718">
    <w:abstractNumId w:val="0"/>
  </w:num>
  <w:num w:numId="22" w16cid:durableId="1600483527">
    <w:abstractNumId w:val="14"/>
  </w:num>
  <w:num w:numId="23" w16cid:durableId="1584484871">
    <w:abstractNumId w:val="4"/>
  </w:num>
  <w:num w:numId="24" w16cid:durableId="52128305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activeWritingStyle w:appName="MSWord" w:lang="en-US" w:vendorID="8"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87"/>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AYCA2MDQxNzSyMTAwMTcyUdpeDU4uLM/DyQAkOTWgDQrKdDLQAAAA=="/>
  </w:docVars>
  <w:rsids>
    <w:rsidRoot w:val="002101D1"/>
    <w:rsid w:val="0000352E"/>
    <w:rsid w:val="00004032"/>
    <w:rsid w:val="00005C92"/>
    <w:rsid w:val="00005F11"/>
    <w:rsid w:val="00013842"/>
    <w:rsid w:val="000225AC"/>
    <w:rsid w:val="00032232"/>
    <w:rsid w:val="00032D5F"/>
    <w:rsid w:val="00033DC2"/>
    <w:rsid w:val="00037BAA"/>
    <w:rsid w:val="000539A8"/>
    <w:rsid w:val="00063622"/>
    <w:rsid w:val="00070D25"/>
    <w:rsid w:val="00073CBE"/>
    <w:rsid w:val="000741B1"/>
    <w:rsid w:val="00091260"/>
    <w:rsid w:val="000914FF"/>
    <w:rsid w:val="000950BE"/>
    <w:rsid w:val="000951BA"/>
    <w:rsid w:val="000A086C"/>
    <w:rsid w:val="000A54F7"/>
    <w:rsid w:val="000B1ED2"/>
    <w:rsid w:val="000B39C5"/>
    <w:rsid w:val="000B47E8"/>
    <w:rsid w:val="000B48D8"/>
    <w:rsid w:val="000C0D7A"/>
    <w:rsid w:val="000C3AAC"/>
    <w:rsid w:val="000C41EF"/>
    <w:rsid w:val="000C7A30"/>
    <w:rsid w:val="000D7EF2"/>
    <w:rsid w:val="000F0155"/>
    <w:rsid w:val="000F67FF"/>
    <w:rsid w:val="00113887"/>
    <w:rsid w:val="0011419C"/>
    <w:rsid w:val="0011501D"/>
    <w:rsid w:val="00124C56"/>
    <w:rsid w:val="001320B2"/>
    <w:rsid w:val="00132FDA"/>
    <w:rsid w:val="00143FE6"/>
    <w:rsid w:val="001448C0"/>
    <w:rsid w:val="00146F3B"/>
    <w:rsid w:val="00147454"/>
    <w:rsid w:val="00152287"/>
    <w:rsid w:val="00154641"/>
    <w:rsid w:val="001638B4"/>
    <w:rsid w:val="001654FD"/>
    <w:rsid w:val="00174538"/>
    <w:rsid w:val="00184E01"/>
    <w:rsid w:val="00193493"/>
    <w:rsid w:val="00193A6E"/>
    <w:rsid w:val="00196EE3"/>
    <w:rsid w:val="00197132"/>
    <w:rsid w:val="001B0C9E"/>
    <w:rsid w:val="001C1B0D"/>
    <w:rsid w:val="001D42EF"/>
    <w:rsid w:val="001D6B9C"/>
    <w:rsid w:val="001E4AE6"/>
    <w:rsid w:val="00200F4B"/>
    <w:rsid w:val="002025B6"/>
    <w:rsid w:val="0020595B"/>
    <w:rsid w:val="00207DE7"/>
    <w:rsid w:val="002101D1"/>
    <w:rsid w:val="00210B7E"/>
    <w:rsid w:val="00210FCA"/>
    <w:rsid w:val="002126A7"/>
    <w:rsid w:val="002213F3"/>
    <w:rsid w:val="002238C2"/>
    <w:rsid w:val="002242F7"/>
    <w:rsid w:val="002378BA"/>
    <w:rsid w:val="00242425"/>
    <w:rsid w:val="00242F9D"/>
    <w:rsid w:val="00244B95"/>
    <w:rsid w:val="002514CE"/>
    <w:rsid w:val="002519B3"/>
    <w:rsid w:val="00254CEA"/>
    <w:rsid w:val="00255A27"/>
    <w:rsid w:val="002577D6"/>
    <w:rsid w:val="0027494D"/>
    <w:rsid w:val="00276660"/>
    <w:rsid w:val="00281FE0"/>
    <w:rsid w:val="00282B54"/>
    <w:rsid w:val="00287532"/>
    <w:rsid w:val="0029200F"/>
    <w:rsid w:val="002A0728"/>
    <w:rsid w:val="002A1503"/>
    <w:rsid w:val="002A330A"/>
    <w:rsid w:val="002B3757"/>
    <w:rsid w:val="002B4FE3"/>
    <w:rsid w:val="002C4F58"/>
    <w:rsid w:val="002C5CB1"/>
    <w:rsid w:val="002C6488"/>
    <w:rsid w:val="002D25ED"/>
    <w:rsid w:val="002E72E9"/>
    <w:rsid w:val="002F115A"/>
    <w:rsid w:val="002F33B8"/>
    <w:rsid w:val="002F5B2A"/>
    <w:rsid w:val="002F637E"/>
    <w:rsid w:val="002F7DFB"/>
    <w:rsid w:val="00305929"/>
    <w:rsid w:val="00305E71"/>
    <w:rsid w:val="00306DA5"/>
    <w:rsid w:val="00310D7F"/>
    <w:rsid w:val="00311AE8"/>
    <w:rsid w:val="00311C55"/>
    <w:rsid w:val="00311EF2"/>
    <w:rsid w:val="00324AD5"/>
    <w:rsid w:val="00324B3C"/>
    <w:rsid w:val="00334E65"/>
    <w:rsid w:val="00340FBA"/>
    <w:rsid w:val="00345108"/>
    <w:rsid w:val="003552F3"/>
    <w:rsid w:val="00367001"/>
    <w:rsid w:val="003768FC"/>
    <w:rsid w:val="003772A4"/>
    <w:rsid w:val="0037788D"/>
    <w:rsid w:val="00381220"/>
    <w:rsid w:val="00385342"/>
    <w:rsid w:val="003944E0"/>
    <w:rsid w:val="0039543D"/>
    <w:rsid w:val="003A0090"/>
    <w:rsid w:val="003A1DD2"/>
    <w:rsid w:val="003A7073"/>
    <w:rsid w:val="003B3E14"/>
    <w:rsid w:val="003B5B40"/>
    <w:rsid w:val="003C184E"/>
    <w:rsid w:val="003C32AB"/>
    <w:rsid w:val="003C34A1"/>
    <w:rsid w:val="003C3C3A"/>
    <w:rsid w:val="003C4C7E"/>
    <w:rsid w:val="003D279A"/>
    <w:rsid w:val="003E7D21"/>
    <w:rsid w:val="003F3A14"/>
    <w:rsid w:val="003F4B14"/>
    <w:rsid w:val="003F50DB"/>
    <w:rsid w:val="00401AD1"/>
    <w:rsid w:val="004026E7"/>
    <w:rsid w:val="00403F8C"/>
    <w:rsid w:val="00405951"/>
    <w:rsid w:val="00422BA9"/>
    <w:rsid w:val="00431AFF"/>
    <w:rsid w:val="00431B52"/>
    <w:rsid w:val="0043296C"/>
    <w:rsid w:val="00441965"/>
    <w:rsid w:val="00442C25"/>
    <w:rsid w:val="00445343"/>
    <w:rsid w:val="00452AFB"/>
    <w:rsid w:val="00454EF8"/>
    <w:rsid w:val="0046712B"/>
    <w:rsid w:val="00470305"/>
    <w:rsid w:val="0047536D"/>
    <w:rsid w:val="004A06EE"/>
    <w:rsid w:val="004A1713"/>
    <w:rsid w:val="004A3205"/>
    <w:rsid w:val="004A7124"/>
    <w:rsid w:val="004B4CE9"/>
    <w:rsid w:val="004B6E0D"/>
    <w:rsid w:val="004C5520"/>
    <w:rsid w:val="004D0854"/>
    <w:rsid w:val="004D0E6E"/>
    <w:rsid w:val="004D2229"/>
    <w:rsid w:val="004D2C9E"/>
    <w:rsid w:val="004E0B7C"/>
    <w:rsid w:val="004E6B71"/>
    <w:rsid w:val="004F43D9"/>
    <w:rsid w:val="005001D3"/>
    <w:rsid w:val="00501F4A"/>
    <w:rsid w:val="00512FAB"/>
    <w:rsid w:val="00513676"/>
    <w:rsid w:val="00515456"/>
    <w:rsid w:val="00515D1D"/>
    <w:rsid w:val="005310AD"/>
    <w:rsid w:val="00535F18"/>
    <w:rsid w:val="0054107A"/>
    <w:rsid w:val="00543423"/>
    <w:rsid w:val="00546AC9"/>
    <w:rsid w:val="005509F4"/>
    <w:rsid w:val="00551F8A"/>
    <w:rsid w:val="00561831"/>
    <w:rsid w:val="005637FD"/>
    <w:rsid w:val="00563AC7"/>
    <w:rsid w:val="00565A51"/>
    <w:rsid w:val="0056621E"/>
    <w:rsid w:val="0056658C"/>
    <w:rsid w:val="00566D67"/>
    <w:rsid w:val="005811CA"/>
    <w:rsid w:val="0058335A"/>
    <w:rsid w:val="0058600B"/>
    <w:rsid w:val="005867E7"/>
    <w:rsid w:val="00586B3E"/>
    <w:rsid w:val="005921DD"/>
    <w:rsid w:val="005925BB"/>
    <w:rsid w:val="00593A99"/>
    <w:rsid w:val="00593A9F"/>
    <w:rsid w:val="005A270D"/>
    <w:rsid w:val="005B0CAF"/>
    <w:rsid w:val="005B75BF"/>
    <w:rsid w:val="005C2A6A"/>
    <w:rsid w:val="005C3DAB"/>
    <w:rsid w:val="005D067E"/>
    <w:rsid w:val="005D5916"/>
    <w:rsid w:val="005D5DD1"/>
    <w:rsid w:val="005E1CB1"/>
    <w:rsid w:val="005E30CA"/>
    <w:rsid w:val="005F0E6B"/>
    <w:rsid w:val="005F2365"/>
    <w:rsid w:val="005F6977"/>
    <w:rsid w:val="0060057E"/>
    <w:rsid w:val="00600649"/>
    <w:rsid w:val="0060136B"/>
    <w:rsid w:val="0060231A"/>
    <w:rsid w:val="00604F5C"/>
    <w:rsid w:val="00605345"/>
    <w:rsid w:val="00606B86"/>
    <w:rsid w:val="00614347"/>
    <w:rsid w:val="0062060D"/>
    <w:rsid w:val="00622BD1"/>
    <w:rsid w:val="00624BB2"/>
    <w:rsid w:val="006260A6"/>
    <w:rsid w:val="00627277"/>
    <w:rsid w:val="00631C87"/>
    <w:rsid w:val="00632870"/>
    <w:rsid w:val="00634618"/>
    <w:rsid w:val="00635A17"/>
    <w:rsid w:val="0063672A"/>
    <w:rsid w:val="00644240"/>
    <w:rsid w:val="00667A10"/>
    <w:rsid w:val="00670A31"/>
    <w:rsid w:val="00673F6A"/>
    <w:rsid w:val="006757A8"/>
    <w:rsid w:val="006865BE"/>
    <w:rsid w:val="00691AC9"/>
    <w:rsid w:val="006975E7"/>
    <w:rsid w:val="006977C9"/>
    <w:rsid w:val="006A3728"/>
    <w:rsid w:val="006A522A"/>
    <w:rsid w:val="006A55CF"/>
    <w:rsid w:val="006B0543"/>
    <w:rsid w:val="006B5632"/>
    <w:rsid w:val="006B7E3B"/>
    <w:rsid w:val="006C0416"/>
    <w:rsid w:val="006C1040"/>
    <w:rsid w:val="006C23E0"/>
    <w:rsid w:val="006C4400"/>
    <w:rsid w:val="006C5565"/>
    <w:rsid w:val="006C7B9F"/>
    <w:rsid w:val="006D0540"/>
    <w:rsid w:val="006D322F"/>
    <w:rsid w:val="006D575C"/>
    <w:rsid w:val="006E02A6"/>
    <w:rsid w:val="006E5FE6"/>
    <w:rsid w:val="006F31F8"/>
    <w:rsid w:val="006F6040"/>
    <w:rsid w:val="007058E2"/>
    <w:rsid w:val="00720DFC"/>
    <w:rsid w:val="0072106D"/>
    <w:rsid w:val="00722079"/>
    <w:rsid w:val="0073576F"/>
    <w:rsid w:val="00741D5E"/>
    <w:rsid w:val="007447CD"/>
    <w:rsid w:val="007507FB"/>
    <w:rsid w:val="007531A8"/>
    <w:rsid w:val="0075492A"/>
    <w:rsid w:val="00756D63"/>
    <w:rsid w:val="0076729F"/>
    <w:rsid w:val="007672F5"/>
    <w:rsid w:val="007740B9"/>
    <w:rsid w:val="007777C0"/>
    <w:rsid w:val="00780F32"/>
    <w:rsid w:val="00781F5C"/>
    <w:rsid w:val="00782148"/>
    <w:rsid w:val="00787EA8"/>
    <w:rsid w:val="007A0F5B"/>
    <w:rsid w:val="007A216F"/>
    <w:rsid w:val="007A402E"/>
    <w:rsid w:val="007A67B8"/>
    <w:rsid w:val="007B26A1"/>
    <w:rsid w:val="007C1011"/>
    <w:rsid w:val="007C2DE7"/>
    <w:rsid w:val="007D284F"/>
    <w:rsid w:val="007E43AF"/>
    <w:rsid w:val="007F47DC"/>
    <w:rsid w:val="007F5A99"/>
    <w:rsid w:val="008046DC"/>
    <w:rsid w:val="00806C53"/>
    <w:rsid w:val="008071E8"/>
    <w:rsid w:val="00812AF4"/>
    <w:rsid w:val="00814822"/>
    <w:rsid w:val="0081511F"/>
    <w:rsid w:val="00815CA2"/>
    <w:rsid w:val="0081674B"/>
    <w:rsid w:val="00817E01"/>
    <w:rsid w:val="00824BA5"/>
    <w:rsid w:val="0082739C"/>
    <w:rsid w:val="0083001B"/>
    <w:rsid w:val="00831B1E"/>
    <w:rsid w:val="00832617"/>
    <w:rsid w:val="008328A4"/>
    <w:rsid w:val="00847C5D"/>
    <w:rsid w:val="0085476B"/>
    <w:rsid w:val="00862D06"/>
    <w:rsid w:val="00866227"/>
    <w:rsid w:val="00870FD4"/>
    <w:rsid w:val="00871AB6"/>
    <w:rsid w:val="00880706"/>
    <w:rsid w:val="008846D0"/>
    <w:rsid w:val="00885AF3"/>
    <w:rsid w:val="00892DC9"/>
    <w:rsid w:val="008A2458"/>
    <w:rsid w:val="008B23C7"/>
    <w:rsid w:val="008B30C1"/>
    <w:rsid w:val="008C342E"/>
    <w:rsid w:val="008C53EC"/>
    <w:rsid w:val="008C758B"/>
    <w:rsid w:val="008D0DA4"/>
    <w:rsid w:val="008D417B"/>
    <w:rsid w:val="008D4D63"/>
    <w:rsid w:val="008D59A2"/>
    <w:rsid w:val="008E4DFC"/>
    <w:rsid w:val="008F32C0"/>
    <w:rsid w:val="008F4FFC"/>
    <w:rsid w:val="008F5DBC"/>
    <w:rsid w:val="008F746D"/>
    <w:rsid w:val="00900E41"/>
    <w:rsid w:val="00905BC2"/>
    <w:rsid w:val="00912595"/>
    <w:rsid w:val="00914286"/>
    <w:rsid w:val="00915287"/>
    <w:rsid w:val="0091653C"/>
    <w:rsid w:val="009222E9"/>
    <w:rsid w:val="00924E51"/>
    <w:rsid w:val="00945D41"/>
    <w:rsid w:val="00945FE8"/>
    <w:rsid w:val="00952FAA"/>
    <w:rsid w:val="0095620A"/>
    <w:rsid w:val="00957992"/>
    <w:rsid w:val="00957E7D"/>
    <w:rsid w:val="00960CB6"/>
    <w:rsid w:val="00966FD3"/>
    <w:rsid w:val="00967905"/>
    <w:rsid w:val="00974685"/>
    <w:rsid w:val="00982A4B"/>
    <w:rsid w:val="0098776C"/>
    <w:rsid w:val="009964C8"/>
    <w:rsid w:val="00996BF5"/>
    <w:rsid w:val="009A0F79"/>
    <w:rsid w:val="009A4EFA"/>
    <w:rsid w:val="009A68F1"/>
    <w:rsid w:val="009B1977"/>
    <w:rsid w:val="009B4E92"/>
    <w:rsid w:val="009C2A37"/>
    <w:rsid w:val="009C4DCE"/>
    <w:rsid w:val="009E1129"/>
    <w:rsid w:val="009E1D09"/>
    <w:rsid w:val="009E42F8"/>
    <w:rsid w:val="009E4633"/>
    <w:rsid w:val="00A01051"/>
    <w:rsid w:val="00A017AE"/>
    <w:rsid w:val="00A054F6"/>
    <w:rsid w:val="00A068D5"/>
    <w:rsid w:val="00A06AD6"/>
    <w:rsid w:val="00A13768"/>
    <w:rsid w:val="00A405F7"/>
    <w:rsid w:val="00A44E47"/>
    <w:rsid w:val="00A50570"/>
    <w:rsid w:val="00A50CEF"/>
    <w:rsid w:val="00A5110B"/>
    <w:rsid w:val="00A52700"/>
    <w:rsid w:val="00A556C4"/>
    <w:rsid w:val="00A5577B"/>
    <w:rsid w:val="00A57E71"/>
    <w:rsid w:val="00A65483"/>
    <w:rsid w:val="00A72BB1"/>
    <w:rsid w:val="00A7653A"/>
    <w:rsid w:val="00A77478"/>
    <w:rsid w:val="00A80295"/>
    <w:rsid w:val="00A808C1"/>
    <w:rsid w:val="00A974DF"/>
    <w:rsid w:val="00AA510A"/>
    <w:rsid w:val="00AB010F"/>
    <w:rsid w:val="00AB0944"/>
    <w:rsid w:val="00AB33EA"/>
    <w:rsid w:val="00AB631C"/>
    <w:rsid w:val="00AC7B27"/>
    <w:rsid w:val="00AD3365"/>
    <w:rsid w:val="00AD46C2"/>
    <w:rsid w:val="00AE4DA2"/>
    <w:rsid w:val="00AE4E43"/>
    <w:rsid w:val="00AF11F9"/>
    <w:rsid w:val="00AF3659"/>
    <w:rsid w:val="00AF5B93"/>
    <w:rsid w:val="00B02193"/>
    <w:rsid w:val="00B04677"/>
    <w:rsid w:val="00B12183"/>
    <w:rsid w:val="00B12E84"/>
    <w:rsid w:val="00B2412D"/>
    <w:rsid w:val="00B25910"/>
    <w:rsid w:val="00B25DEE"/>
    <w:rsid w:val="00B31C82"/>
    <w:rsid w:val="00B361CA"/>
    <w:rsid w:val="00B47411"/>
    <w:rsid w:val="00B52D1B"/>
    <w:rsid w:val="00B55C2D"/>
    <w:rsid w:val="00B57952"/>
    <w:rsid w:val="00B600EB"/>
    <w:rsid w:val="00B64B85"/>
    <w:rsid w:val="00B66BCC"/>
    <w:rsid w:val="00B8043D"/>
    <w:rsid w:val="00B84DF0"/>
    <w:rsid w:val="00B8536A"/>
    <w:rsid w:val="00B85EDF"/>
    <w:rsid w:val="00B911FD"/>
    <w:rsid w:val="00B91C05"/>
    <w:rsid w:val="00BA0F39"/>
    <w:rsid w:val="00BB3569"/>
    <w:rsid w:val="00BB4252"/>
    <w:rsid w:val="00BC00D4"/>
    <w:rsid w:val="00BC0E0B"/>
    <w:rsid w:val="00BD0E0E"/>
    <w:rsid w:val="00BD18ED"/>
    <w:rsid w:val="00BD3792"/>
    <w:rsid w:val="00BD50AE"/>
    <w:rsid w:val="00BD5612"/>
    <w:rsid w:val="00BD5844"/>
    <w:rsid w:val="00BE310F"/>
    <w:rsid w:val="00BE685F"/>
    <w:rsid w:val="00BF0062"/>
    <w:rsid w:val="00BF1E4F"/>
    <w:rsid w:val="00BF5525"/>
    <w:rsid w:val="00C03DA0"/>
    <w:rsid w:val="00C07EFF"/>
    <w:rsid w:val="00C11780"/>
    <w:rsid w:val="00C1340F"/>
    <w:rsid w:val="00C13F37"/>
    <w:rsid w:val="00C15CDE"/>
    <w:rsid w:val="00C20F79"/>
    <w:rsid w:val="00C230BF"/>
    <w:rsid w:val="00C23B7B"/>
    <w:rsid w:val="00C32C0D"/>
    <w:rsid w:val="00C35A4F"/>
    <w:rsid w:val="00C37710"/>
    <w:rsid w:val="00C440C2"/>
    <w:rsid w:val="00C5157F"/>
    <w:rsid w:val="00C634F3"/>
    <w:rsid w:val="00C64906"/>
    <w:rsid w:val="00C74033"/>
    <w:rsid w:val="00C74119"/>
    <w:rsid w:val="00C83D6B"/>
    <w:rsid w:val="00C8439E"/>
    <w:rsid w:val="00C870E3"/>
    <w:rsid w:val="00C87389"/>
    <w:rsid w:val="00C9020D"/>
    <w:rsid w:val="00C945C0"/>
    <w:rsid w:val="00C947FF"/>
    <w:rsid w:val="00C95F50"/>
    <w:rsid w:val="00C973DC"/>
    <w:rsid w:val="00CB5026"/>
    <w:rsid w:val="00CC1CEB"/>
    <w:rsid w:val="00CC4885"/>
    <w:rsid w:val="00CD25DA"/>
    <w:rsid w:val="00CD2BA1"/>
    <w:rsid w:val="00CE13E2"/>
    <w:rsid w:val="00CE222F"/>
    <w:rsid w:val="00CE32FE"/>
    <w:rsid w:val="00CE7742"/>
    <w:rsid w:val="00CE7C62"/>
    <w:rsid w:val="00CF520C"/>
    <w:rsid w:val="00CF5BF3"/>
    <w:rsid w:val="00D00069"/>
    <w:rsid w:val="00D03533"/>
    <w:rsid w:val="00D03611"/>
    <w:rsid w:val="00D051A3"/>
    <w:rsid w:val="00D078F2"/>
    <w:rsid w:val="00D103AB"/>
    <w:rsid w:val="00D135A7"/>
    <w:rsid w:val="00D14228"/>
    <w:rsid w:val="00D16446"/>
    <w:rsid w:val="00D24FE0"/>
    <w:rsid w:val="00D27C82"/>
    <w:rsid w:val="00D30C2B"/>
    <w:rsid w:val="00D35229"/>
    <w:rsid w:val="00D36D6A"/>
    <w:rsid w:val="00D40E63"/>
    <w:rsid w:val="00D43555"/>
    <w:rsid w:val="00D442B5"/>
    <w:rsid w:val="00D52930"/>
    <w:rsid w:val="00D547A2"/>
    <w:rsid w:val="00D65200"/>
    <w:rsid w:val="00D65694"/>
    <w:rsid w:val="00D67364"/>
    <w:rsid w:val="00D70701"/>
    <w:rsid w:val="00D723EA"/>
    <w:rsid w:val="00D74D96"/>
    <w:rsid w:val="00D77E46"/>
    <w:rsid w:val="00D80DD4"/>
    <w:rsid w:val="00D83E46"/>
    <w:rsid w:val="00D862F6"/>
    <w:rsid w:val="00DA3128"/>
    <w:rsid w:val="00DA3199"/>
    <w:rsid w:val="00DB3319"/>
    <w:rsid w:val="00DC0B03"/>
    <w:rsid w:val="00DE0215"/>
    <w:rsid w:val="00DF3518"/>
    <w:rsid w:val="00E0156D"/>
    <w:rsid w:val="00E01804"/>
    <w:rsid w:val="00E02665"/>
    <w:rsid w:val="00E02927"/>
    <w:rsid w:val="00E05622"/>
    <w:rsid w:val="00E07B02"/>
    <w:rsid w:val="00E07FF7"/>
    <w:rsid w:val="00E112E4"/>
    <w:rsid w:val="00E174EB"/>
    <w:rsid w:val="00E20A8E"/>
    <w:rsid w:val="00E225FE"/>
    <w:rsid w:val="00E26EAA"/>
    <w:rsid w:val="00E32D61"/>
    <w:rsid w:val="00E34302"/>
    <w:rsid w:val="00E35CBD"/>
    <w:rsid w:val="00E42F40"/>
    <w:rsid w:val="00E47625"/>
    <w:rsid w:val="00E47B2C"/>
    <w:rsid w:val="00E53268"/>
    <w:rsid w:val="00E53364"/>
    <w:rsid w:val="00E53CCA"/>
    <w:rsid w:val="00E54756"/>
    <w:rsid w:val="00E56151"/>
    <w:rsid w:val="00E57792"/>
    <w:rsid w:val="00E750F6"/>
    <w:rsid w:val="00E82B37"/>
    <w:rsid w:val="00E855D0"/>
    <w:rsid w:val="00E90CBB"/>
    <w:rsid w:val="00E9372C"/>
    <w:rsid w:val="00E95AE9"/>
    <w:rsid w:val="00EA02AD"/>
    <w:rsid w:val="00EA1BD5"/>
    <w:rsid w:val="00EA3FB4"/>
    <w:rsid w:val="00EA5415"/>
    <w:rsid w:val="00EB3647"/>
    <w:rsid w:val="00EB460F"/>
    <w:rsid w:val="00EB60A0"/>
    <w:rsid w:val="00EC41F9"/>
    <w:rsid w:val="00EC74B0"/>
    <w:rsid w:val="00EC7644"/>
    <w:rsid w:val="00ED37D0"/>
    <w:rsid w:val="00ED6A0B"/>
    <w:rsid w:val="00ED6DAE"/>
    <w:rsid w:val="00EE1352"/>
    <w:rsid w:val="00EE527E"/>
    <w:rsid w:val="00EE6105"/>
    <w:rsid w:val="00EE69E0"/>
    <w:rsid w:val="00EF1B4C"/>
    <w:rsid w:val="00EF3F17"/>
    <w:rsid w:val="00EF67B7"/>
    <w:rsid w:val="00F0073E"/>
    <w:rsid w:val="00F04A55"/>
    <w:rsid w:val="00F101EA"/>
    <w:rsid w:val="00F13F1D"/>
    <w:rsid w:val="00F1762B"/>
    <w:rsid w:val="00F17977"/>
    <w:rsid w:val="00F2133B"/>
    <w:rsid w:val="00F22AAD"/>
    <w:rsid w:val="00F403FE"/>
    <w:rsid w:val="00F409EA"/>
    <w:rsid w:val="00F41AD9"/>
    <w:rsid w:val="00F4425D"/>
    <w:rsid w:val="00F50276"/>
    <w:rsid w:val="00F51BB8"/>
    <w:rsid w:val="00F52F18"/>
    <w:rsid w:val="00F5321F"/>
    <w:rsid w:val="00F55AB5"/>
    <w:rsid w:val="00F5786E"/>
    <w:rsid w:val="00F603EB"/>
    <w:rsid w:val="00F6307C"/>
    <w:rsid w:val="00F6433E"/>
    <w:rsid w:val="00F65513"/>
    <w:rsid w:val="00F65E2F"/>
    <w:rsid w:val="00F70E26"/>
    <w:rsid w:val="00F71DC5"/>
    <w:rsid w:val="00F722EF"/>
    <w:rsid w:val="00F75A1D"/>
    <w:rsid w:val="00F76272"/>
    <w:rsid w:val="00F77099"/>
    <w:rsid w:val="00F77EC4"/>
    <w:rsid w:val="00F87611"/>
    <w:rsid w:val="00F92FA6"/>
    <w:rsid w:val="00F95024"/>
    <w:rsid w:val="00F9611F"/>
    <w:rsid w:val="00FA3CEC"/>
    <w:rsid w:val="00FA6AB1"/>
    <w:rsid w:val="00FB1861"/>
    <w:rsid w:val="00FC32BF"/>
    <w:rsid w:val="00FC4EAE"/>
    <w:rsid w:val="00FC549B"/>
    <w:rsid w:val="00FD241D"/>
    <w:rsid w:val="00FE608C"/>
    <w:rsid w:val="00FF159F"/>
    <w:rsid w:val="00FF2709"/>
    <w:rsid w:val="00FF6292"/>
    <w:rsid w:val="1554EAEB"/>
    <w:rsid w:val="69889FC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F04C26"/>
  <w15:docId w15:val="{18D78080-C17A-4AC1-883F-61A4BB7CD7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67FF"/>
    <w:rPr>
      <w:sz w:val="24"/>
    </w:rPr>
  </w:style>
  <w:style w:type="paragraph" w:styleId="Heading1">
    <w:name w:val="heading 1"/>
    <w:basedOn w:val="Normal"/>
    <w:next w:val="Normal"/>
    <w:qFormat/>
    <w:rsid w:val="008846D0"/>
    <w:pPr>
      <w:keepNext/>
      <w:spacing w:line="240" w:lineRule="exact"/>
      <w:jc w:val="center"/>
      <w:outlineLvl w:val="0"/>
    </w:pPr>
    <w:rPr>
      <w:b/>
      <w:color w:val="000000"/>
    </w:rPr>
  </w:style>
  <w:style w:type="paragraph" w:styleId="Heading2">
    <w:name w:val="heading 2"/>
    <w:basedOn w:val="Normal"/>
    <w:next w:val="Normal"/>
    <w:qFormat/>
    <w:rsid w:val="008846D0"/>
    <w:pPr>
      <w:keepNext/>
      <w:tabs>
        <w:tab w:val="left" w:pos="720"/>
        <w:tab w:val="left" w:pos="907"/>
        <w:tab w:val="left" w:pos="1267"/>
        <w:tab w:val="left" w:pos="1627"/>
        <w:tab w:val="left" w:pos="1987"/>
      </w:tabs>
      <w:suppressAutoHyphens/>
      <w:jc w:val="center"/>
      <w:outlineLvl w:val="1"/>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846D0"/>
    <w:pPr>
      <w:tabs>
        <w:tab w:val="center" w:pos="4320"/>
        <w:tab w:val="right" w:pos="8640"/>
      </w:tabs>
    </w:pPr>
  </w:style>
  <w:style w:type="paragraph" w:styleId="Footer">
    <w:name w:val="footer"/>
    <w:basedOn w:val="Normal"/>
    <w:link w:val="FooterChar"/>
    <w:uiPriority w:val="99"/>
    <w:rsid w:val="008846D0"/>
    <w:pPr>
      <w:tabs>
        <w:tab w:val="center" w:pos="4320"/>
        <w:tab w:val="right" w:pos="8640"/>
      </w:tabs>
    </w:pPr>
  </w:style>
  <w:style w:type="paragraph" w:styleId="BodyText">
    <w:name w:val="Body Text"/>
    <w:basedOn w:val="Normal"/>
    <w:rsid w:val="008846D0"/>
    <w:pPr>
      <w:tabs>
        <w:tab w:val="left" w:pos="180"/>
        <w:tab w:val="left" w:pos="540"/>
        <w:tab w:val="left" w:pos="720"/>
        <w:tab w:val="left" w:pos="900"/>
        <w:tab w:val="left" w:pos="1260"/>
      </w:tabs>
      <w:spacing w:line="240" w:lineRule="exact"/>
      <w:jc w:val="both"/>
    </w:pPr>
  </w:style>
  <w:style w:type="paragraph" w:styleId="BodyTextIndent2">
    <w:name w:val="Body Text Indent 2"/>
    <w:basedOn w:val="Normal"/>
    <w:rsid w:val="008846D0"/>
    <w:pPr>
      <w:widowControl w:val="0"/>
      <w:tabs>
        <w:tab w:val="right" w:pos="9360"/>
      </w:tabs>
      <w:suppressAutoHyphens/>
      <w:ind w:left="648"/>
      <w:jc w:val="both"/>
    </w:pPr>
    <w:rPr>
      <w:rFonts w:ascii="Courier" w:hAnsi="Courier"/>
    </w:rPr>
  </w:style>
  <w:style w:type="paragraph" w:styleId="BodyTextIndent">
    <w:name w:val="Body Text Indent"/>
    <w:basedOn w:val="Normal"/>
    <w:rsid w:val="008846D0"/>
    <w:pPr>
      <w:tabs>
        <w:tab w:val="left" w:pos="180"/>
        <w:tab w:val="left" w:pos="540"/>
        <w:tab w:val="left" w:pos="720"/>
        <w:tab w:val="left" w:pos="900"/>
        <w:tab w:val="left" w:pos="1260"/>
      </w:tabs>
      <w:spacing w:line="240" w:lineRule="exact"/>
      <w:ind w:left="576" w:hanging="576"/>
      <w:jc w:val="both"/>
    </w:pPr>
  </w:style>
  <w:style w:type="paragraph" w:styleId="BodyTextIndent3">
    <w:name w:val="Body Text Indent 3"/>
    <w:basedOn w:val="Normal"/>
    <w:rsid w:val="008846D0"/>
    <w:pPr>
      <w:tabs>
        <w:tab w:val="left" w:pos="180"/>
        <w:tab w:val="left" w:pos="540"/>
        <w:tab w:val="left" w:pos="720"/>
        <w:tab w:val="left" w:pos="900"/>
        <w:tab w:val="left" w:pos="1260"/>
      </w:tabs>
      <w:spacing w:line="240" w:lineRule="exact"/>
      <w:ind w:left="576"/>
      <w:jc w:val="both"/>
    </w:pPr>
  </w:style>
  <w:style w:type="character" w:styleId="PageNumber">
    <w:name w:val="page number"/>
    <w:basedOn w:val="DefaultParagraphFont"/>
    <w:rsid w:val="008846D0"/>
  </w:style>
  <w:style w:type="character" w:styleId="CommentReference">
    <w:name w:val="annotation reference"/>
    <w:basedOn w:val="DefaultParagraphFont"/>
    <w:uiPriority w:val="99"/>
    <w:semiHidden/>
    <w:rsid w:val="008846D0"/>
    <w:rPr>
      <w:sz w:val="16"/>
    </w:rPr>
  </w:style>
  <w:style w:type="paragraph" w:styleId="CommentText">
    <w:name w:val="annotation text"/>
    <w:basedOn w:val="Normal"/>
    <w:link w:val="CommentTextChar"/>
    <w:uiPriority w:val="99"/>
    <w:rsid w:val="008846D0"/>
    <w:rPr>
      <w:sz w:val="20"/>
    </w:rPr>
  </w:style>
  <w:style w:type="paragraph" w:customStyle="1" w:styleId="WPNormal">
    <w:name w:val="WP_Normal"/>
    <w:basedOn w:val="Normal"/>
    <w:rsid w:val="002C5CB1"/>
    <w:pPr>
      <w:jc w:val="both"/>
    </w:pPr>
    <w:rPr>
      <w:rFonts w:ascii="Courier New" w:hAnsi="Courier New"/>
      <w:sz w:val="20"/>
    </w:rPr>
  </w:style>
  <w:style w:type="paragraph" w:styleId="BalloonText">
    <w:name w:val="Balloon Text"/>
    <w:basedOn w:val="Normal"/>
    <w:semiHidden/>
    <w:rsid w:val="00C95F50"/>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4D0E6E"/>
    <w:rPr>
      <w:b/>
      <w:bCs/>
    </w:rPr>
  </w:style>
  <w:style w:type="character" w:customStyle="1" w:styleId="CommentTextChar">
    <w:name w:val="Comment Text Char"/>
    <w:basedOn w:val="DefaultParagraphFont"/>
    <w:link w:val="CommentText"/>
    <w:uiPriority w:val="99"/>
    <w:rsid w:val="004D0E6E"/>
  </w:style>
  <w:style w:type="character" w:customStyle="1" w:styleId="CommentSubjectChar">
    <w:name w:val="Comment Subject Char"/>
    <w:basedOn w:val="CommentTextChar"/>
    <w:link w:val="CommentSubject"/>
    <w:rsid w:val="004D0E6E"/>
  </w:style>
  <w:style w:type="paragraph" w:customStyle="1" w:styleId="Default">
    <w:name w:val="Default"/>
    <w:rsid w:val="00FA6AB1"/>
    <w:pPr>
      <w:autoSpaceDE w:val="0"/>
      <w:autoSpaceDN w:val="0"/>
      <w:adjustRightInd w:val="0"/>
    </w:pPr>
    <w:rPr>
      <w:color w:val="000000"/>
      <w:sz w:val="24"/>
      <w:szCs w:val="24"/>
    </w:rPr>
  </w:style>
  <w:style w:type="paragraph" w:styleId="ListParagraph">
    <w:name w:val="List Paragraph"/>
    <w:basedOn w:val="Normal"/>
    <w:uiPriority w:val="34"/>
    <w:qFormat/>
    <w:rsid w:val="008B23C7"/>
    <w:pPr>
      <w:ind w:left="720"/>
      <w:contextualSpacing/>
    </w:pPr>
  </w:style>
  <w:style w:type="character" w:customStyle="1" w:styleId="mw-lingo-tooltip-abbr">
    <w:name w:val="mw-lingo-tooltip-abbr"/>
    <w:basedOn w:val="DefaultParagraphFont"/>
    <w:rsid w:val="00F51BB8"/>
  </w:style>
  <w:style w:type="character" w:styleId="Hyperlink">
    <w:name w:val="Hyperlink"/>
    <w:basedOn w:val="DefaultParagraphFont"/>
    <w:uiPriority w:val="99"/>
    <w:unhideWhenUsed/>
    <w:rsid w:val="0000352E"/>
    <w:rPr>
      <w:color w:val="0000FF" w:themeColor="hyperlink"/>
      <w:u w:val="single"/>
    </w:rPr>
  </w:style>
  <w:style w:type="character" w:styleId="UnresolvedMention">
    <w:name w:val="Unresolved Mention"/>
    <w:basedOn w:val="DefaultParagraphFont"/>
    <w:uiPriority w:val="99"/>
    <w:semiHidden/>
    <w:unhideWhenUsed/>
    <w:rsid w:val="0000352E"/>
    <w:rPr>
      <w:color w:val="605E5C"/>
      <w:shd w:val="clear" w:color="auto" w:fill="E1DFDD"/>
    </w:rPr>
  </w:style>
  <w:style w:type="character" w:styleId="PlaceholderText">
    <w:name w:val="Placeholder Text"/>
    <w:basedOn w:val="DefaultParagraphFont"/>
    <w:uiPriority w:val="99"/>
    <w:semiHidden/>
    <w:rsid w:val="00F87611"/>
    <w:rPr>
      <w:color w:val="808080"/>
    </w:rPr>
  </w:style>
  <w:style w:type="character" w:customStyle="1" w:styleId="FooterChar">
    <w:name w:val="Footer Char"/>
    <w:basedOn w:val="DefaultParagraphFont"/>
    <w:link w:val="Footer"/>
    <w:uiPriority w:val="99"/>
    <w:rsid w:val="00631C87"/>
    <w:rPr>
      <w:sz w:val="24"/>
    </w:rPr>
  </w:style>
  <w:style w:type="paragraph" w:styleId="Revision">
    <w:name w:val="Revision"/>
    <w:hidden/>
    <w:uiPriority w:val="99"/>
    <w:semiHidden/>
    <w:rsid w:val="001D42EF"/>
    <w:rPr>
      <w:sz w:val="24"/>
    </w:rPr>
  </w:style>
  <w:style w:type="character" w:styleId="Mention">
    <w:name w:val="Mention"/>
    <w:basedOn w:val="DefaultParagraphFont"/>
    <w:uiPriority w:val="99"/>
    <w:unhideWhenUsed/>
    <w:rsid w:val="00ED6A0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176574">
      <w:bodyDiv w:val="1"/>
      <w:marLeft w:val="0"/>
      <w:marRight w:val="0"/>
      <w:marTop w:val="0"/>
      <w:marBottom w:val="0"/>
      <w:divBdr>
        <w:top w:val="none" w:sz="0" w:space="0" w:color="auto"/>
        <w:left w:val="none" w:sz="0" w:space="0" w:color="auto"/>
        <w:bottom w:val="none" w:sz="0" w:space="0" w:color="auto"/>
        <w:right w:val="none" w:sz="0" w:space="0" w:color="auto"/>
      </w:divBdr>
      <w:divsChild>
        <w:div w:id="1751343184">
          <w:marLeft w:val="0"/>
          <w:marRight w:val="0"/>
          <w:marTop w:val="0"/>
          <w:marBottom w:val="0"/>
          <w:divBdr>
            <w:top w:val="none" w:sz="0" w:space="0" w:color="auto"/>
            <w:left w:val="none" w:sz="0" w:space="0" w:color="auto"/>
            <w:bottom w:val="none" w:sz="0" w:space="0" w:color="auto"/>
            <w:right w:val="none" w:sz="0" w:space="0" w:color="auto"/>
          </w:divBdr>
        </w:div>
      </w:divsChild>
    </w:div>
    <w:div w:id="278343411">
      <w:bodyDiv w:val="1"/>
      <w:marLeft w:val="0"/>
      <w:marRight w:val="0"/>
      <w:marTop w:val="0"/>
      <w:marBottom w:val="0"/>
      <w:divBdr>
        <w:top w:val="none" w:sz="0" w:space="0" w:color="auto"/>
        <w:left w:val="none" w:sz="0" w:space="0" w:color="auto"/>
        <w:bottom w:val="none" w:sz="0" w:space="0" w:color="auto"/>
        <w:right w:val="none" w:sz="0" w:space="0" w:color="auto"/>
      </w:divBdr>
    </w:div>
    <w:div w:id="411125045">
      <w:bodyDiv w:val="1"/>
      <w:marLeft w:val="0"/>
      <w:marRight w:val="0"/>
      <w:marTop w:val="0"/>
      <w:marBottom w:val="0"/>
      <w:divBdr>
        <w:top w:val="none" w:sz="0" w:space="0" w:color="auto"/>
        <w:left w:val="none" w:sz="0" w:space="0" w:color="auto"/>
        <w:bottom w:val="none" w:sz="0" w:space="0" w:color="auto"/>
        <w:right w:val="none" w:sz="0" w:space="0" w:color="auto"/>
      </w:divBdr>
      <w:divsChild>
        <w:div w:id="847646221">
          <w:marLeft w:val="0"/>
          <w:marRight w:val="0"/>
          <w:marTop w:val="0"/>
          <w:marBottom w:val="0"/>
          <w:divBdr>
            <w:top w:val="none" w:sz="0" w:space="0" w:color="auto"/>
            <w:left w:val="none" w:sz="0" w:space="0" w:color="auto"/>
            <w:bottom w:val="none" w:sz="0" w:space="0" w:color="auto"/>
            <w:right w:val="none" w:sz="0" w:space="0" w:color="auto"/>
          </w:divBdr>
        </w:div>
      </w:divsChild>
    </w:div>
    <w:div w:id="1074281702">
      <w:bodyDiv w:val="1"/>
      <w:marLeft w:val="0"/>
      <w:marRight w:val="0"/>
      <w:marTop w:val="0"/>
      <w:marBottom w:val="0"/>
      <w:divBdr>
        <w:top w:val="none" w:sz="0" w:space="0" w:color="auto"/>
        <w:left w:val="none" w:sz="0" w:space="0" w:color="auto"/>
        <w:bottom w:val="none" w:sz="0" w:space="0" w:color="auto"/>
        <w:right w:val="none" w:sz="0" w:space="0" w:color="auto"/>
      </w:divBdr>
    </w:div>
    <w:div w:id="1127892647">
      <w:bodyDiv w:val="1"/>
      <w:marLeft w:val="0"/>
      <w:marRight w:val="0"/>
      <w:marTop w:val="0"/>
      <w:marBottom w:val="0"/>
      <w:divBdr>
        <w:top w:val="none" w:sz="0" w:space="0" w:color="auto"/>
        <w:left w:val="none" w:sz="0" w:space="0" w:color="auto"/>
        <w:bottom w:val="none" w:sz="0" w:space="0" w:color="auto"/>
        <w:right w:val="none" w:sz="0" w:space="0" w:color="auto"/>
      </w:divBdr>
    </w:div>
    <w:div w:id="1270965032">
      <w:bodyDiv w:val="1"/>
      <w:marLeft w:val="0"/>
      <w:marRight w:val="0"/>
      <w:marTop w:val="0"/>
      <w:marBottom w:val="0"/>
      <w:divBdr>
        <w:top w:val="none" w:sz="0" w:space="0" w:color="auto"/>
        <w:left w:val="none" w:sz="0" w:space="0" w:color="auto"/>
        <w:bottom w:val="none" w:sz="0" w:space="0" w:color="auto"/>
        <w:right w:val="none" w:sz="0" w:space="0" w:color="auto"/>
      </w:divBdr>
    </w:div>
    <w:div w:id="1280262921">
      <w:bodyDiv w:val="1"/>
      <w:marLeft w:val="0"/>
      <w:marRight w:val="0"/>
      <w:marTop w:val="0"/>
      <w:marBottom w:val="0"/>
      <w:divBdr>
        <w:top w:val="none" w:sz="0" w:space="0" w:color="auto"/>
        <w:left w:val="none" w:sz="0" w:space="0" w:color="auto"/>
        <w:bottom w:val="none" w:sz="0" w:space="0" w:color="auto"/>
        <w:right w:val="none" w:sz="0" w:space="0" w:color="auto"/>
      </w:divBdr>
    </w:div>
    <w:div w:id="1957905840">
      <w:bodyDiv w:val="1"/>
      <w:marLeft w:val="0"/>
      <w:marRight w:val="0"/>
      <w:marTop w:val="0"/>
      <w:marBottom w:val="0"/>
      <w:divBdr>
        <w:top w:val="none" w:sz="0" w:space="0" w:color="auto"/>
        <w:left w:val="none" w:sz="0" w:space="0" w:color="auto"/>
        <w:bottom w:val="none" w:sz="0" w:space="0" w:color="auto"/>
        <w:right w:val="none" w:sz="0" w:space="0" w:color="auto"/>
      </w:divBdr>
      <w:divsChild>
        <w:div w:id="1758095824">
          <w:marLeft w:val="0"/>
          <w:marRight w:val="0"/>
          <w:marTop w:val="0"/>
          <w:marBottom w:val="0"/>
          <w:divBdr>
            <w:top w:val="none" w:sz="0" w:space="0" w:color="auto"/>
            <w:left w:val="none" w:sz="0" w:space="0" w:color="auto"/>
            <w:bottom w:val="none" w:sz="0" w:space="0" w:color="auto"/>
            <w:right w:val="none" w:sz="0" w:space="0" w:color="auto"/>
          </w:divBdr>
        </w:div>
      </w:divsChild>
    </w:div>
    <w:div w:id="2025008686">
      <w:bodyDiv w:val="1"/>
      <w:marLeft w:val="0"/>
      <w:marRight w:val="0"/>
      <w:marTop w:val="0"/>
      <w:marBottom w:val="0"/>
      <w:divBdr>
        <w:top w:val="none" w:sz="0" w:space="0" w:color="auto"/>
        <w:left w:val="none" w:sz="0" w:space="0" w:color="auto"/>
        <w:bottom w:val="none" w:sz="0" w:space="0" w:color="auto"/>
        <w:right w:val="none" w:sz="0" w:space="0" w:color="auto"/>
      </w:divBdr>
      <w:divsChild>
        <w:div w:id="7061789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customXml" Target="../customXml/item6.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OFFICE97\Templates\SP.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71AABC064D74BB58C48705EA786B6CB"/>
        <w:category>
          <w:name w:val="General"/>
          <w:gallery w:val="placeholder"/>
        </w:category>
        <w:types>
          <w:type w:val="bbPlcHdr"/>
        </w:types>
        <w:behaviors>
          <w:behavior w:val="content"/>
        </w:behaviors>
        <w:guid w:val="{A539424E-3332-4773-B9C1-AE523F848B8C}"/>
      </w:docPartPr>
      <w:docPartBody>
        <w:p w:rsidR="00E26EAA" w:rsidRDefault="00D862F6" w:rsidP="00D862F6">
          <w:pPr>
            <w:pStyle w:val="D71AABC064D74BB58C48705EA786B6CB"/>
          </w:pPr>
          <w:r w:rsidRPr="003878F3">
            <w:rPr>
              <w:rStyle w:val="PlaceholderText"/>
            </w:rPr>
            <w:t>[Contract Number]</w:t>
          </w:r>
        </w:p>
      </w:docPartBody>
    </w:docPart>
    <w:docPart>
      <w:docPartPr>
        <w:name w:val="CDF05827B10D4394BE27AA5DAF114FE3"/>
        <w:category>
          <w:name w:val="General"/>
          <w:gallery w:val="placeholder"/>
        </w:category>
        <w:types>
          <w:type w:val="bbPlcHdr"/>
        </w:types>
        <w:behaviors>
          <w:behavior w:val="content"/>
        </w:behaviors>
        <w:guid w:val="{EB868D38-C376-4EC6-8FDB-3C54DC4C2CFF}"/>
      </w:docPartPr>
      <w:docPartBody>
        <w:p w:rsidR="00E26EAA" w:rsidRDefault="00D862F6" w:rsidP="00D862F6">
          <w:pPr>
            <w:pStyle w:val="CDF05827B10D4394BE27AA5DAF114FE3"/>
          </w:pPr>
          <w:r w:rsidRPr="003C0CF5">
            <w:rPr>
              <w:rStyle w:val="PlaceholderText"/>
            </w:rPr>
            <w:t>[Title]</w:t>
          </w:r>
        </w:p>
      </w:docPartBody>
    </w:docPart>
    <w:docPart>
      <w:docPartPr>
        <w:name w:val="BF63FBB3478745CA99149CA2350A9D88"/>
        <w:category>
          <w:name w:val="General"/>
          <w:gallery w:val="placeholder"/>
        </w:category>
        <w:types>
          <w:type w:val="bbPlcHdr"/>
        </w:types>
        <w:behaviors>
          <w:behavior w:val="content"/>
        </w:behaviors>
        <w:guid w:val="{0FEF35ED-68BD-4B4D-A73A-DAE9322F0E27}"/>
      </w:docPartPr>
      <w:docPartBody>
        <w:p w:rsidR="0017171D" w:rsidRDefault="00E26EAA" w:rsidP="00E26EAA">
          <w:pPr>
            <w:pStyle w:val="BF63FBB3478745CA99149CA2350A9D88"/>
          </w:pPr>
          <w:r w:rsidRPr="00672C1D">
            <w:rPr>
              <w:rStyle w:val="PlaceholderText"/>
            </w:rPr>
            <w:t>[Spec Type]</w:t>
          </w:r>
        </w:p>
      </w:docPartBody>
    </w:docPart>
    <w:docPart>
      <w:docPartPr>
        <w:name w:val="1D0BFBC879944FB3BB4AF01808C33C5E"/>
        <w:category>
          <w:name w:val="General"/>
          <w:gallery w:val="placeholder"/>
        </w:category>
        <w:types>
          <w:type w:val="bbPlcHdr"/>
        </w:types>
        <w:behaviors>
          <w:behavior w:val="content"/>
        </w:behaviors>
        <w:guid w:val="{52A4790E-F053-4BCE-8A8D-6C18685887B5}"/>
      </w:docPartPr>
      <w:docPartBody>
        <w:p w:rsidR="00DB4581" w:rsidRDefault="00EA02AD" w:rsidP="00EA02AD">
          <w:pPr>
            <w:pStyle w:val="1D0BFBC879944FB3BB4AF01808C33C5E"/>
          </w:pPr>
          <w:r w:rsidRPr="003C0CF5">
            <w:rPr>
              <w:rStyle w:val="PlaceholderText"/>
            </w:rPr>
            <w:t>[Title]</w:t>
          </w:r>
        </w:p>
      </w:docPartBody>
    </w:docPart>
    <w:docPart>
      <w:docPartPr>
        <w:name w:val="76D386BFC9524A97999AB4BA7BEF6249"/>
        <w:category>
          <w:name w:val="General"/>
          <w:gallery w:val="placeholder"/>
        </w:category>
        <w:types>
          <w:type w:val="bbPlcHdr"/>
        </w:types>
        <w:behaviors>
          <w:behavior w:val="content"/>
        </w:behaviors>
        <w:guid w:val="{61DDD049-1B56-4736-B78A-7B6D394678B9}"/>
      </w:docPartPr>
      <w:docPartBody>
        <w:p w:rsidR="00282665" w:rsidRDefault="00D862F6">
          <w:pPr>
            <w:pStyle w:val="76D386BFC9524A97999AB4BA7BEF6249"/>
          </w:pPr>
          <w:r w:rsidRPr="003C0CF5">
            <w:rPr>
              <w:rStyle w:val="PlaceholderText"/>
            </w:rPr>
            <w:t>[Version Date]</w:t>
          </w:r>
        </w:p>
      </w:docPartBody>
    </w:docPart>
    <w:docPart>
      <w:docPartPr>
        <w:name w:val="D884FA96C011435C990FF63B2A39AC71"/>
        <w:category>
          <w:name w:val="General"/>
          <w:gallery w:val="placeholder"/>
        </w:category>
        <w:types>
          <w:type w:val="bbPlcHdr"/>
        </w:types>
        <w:behaviors>
          <w:behavior w:val="content"/>
        </w:behaviors>
        <w:guid w:val="{3176BD62-DECC-4C78-87F3-2C4A4D0518BE}"/>
      </w:docPartPr>
      <w:docPartBody>
        <w:p w:rsidR="00CB7505" w:rsidRDefault="00BC12F4">
          <w:r w:rsidRPr="00410A99">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auto"/>
    <w:pitch w:val="variable"/>
    <w:sig w:usb0="E0002AEF" w:usb1="C0007841"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62F6"/>
    <w:rsid w:val="000173D3"/>
    <w:rsid w:val="0017171D"/>
    <w:rsid w:val="001D0CC6"/>
    <w:rsid w:val="00203635"/>
    <w:rsid w:val="00282665"/>
    <w:rsid w:val="002E2661"/>
    <w:rsid w:val="00346AC1"/>
    <w:rsid w:val="003508A7"/>
    <w:rsid w:val="00363341"/>
    <w:rsid w:val="004C3816"/>
    <w:rsid w:val="005371AE"/>
    <w:rsid w:val="005520B4"/>
    <w:rsid w:val="00622210"/>
    <w:rsid w:val="008A55A6"/>
    <w:rsid w:val="00A11959"/>
    <w:rsid w:val="00BC12F4"/>
    <w:rsid w:val="00CB7505"/>
    <w:rsid w:val="00D165A6"/>
    <w:rsid w:val="00D65843"/>
    <w:rsid w:val="00D7374B"/>
    <w:rsid w:val="00D862F6"/>
    <w:rsid w:val="00DB4581"/>
    <w:rsid w:val="00DC5558"/>
    <w:rsid w:val="00E26EAA"/>
    <w:rsid w:val="00EA02AD"/>
    <w:rsid w:val="00EE54CA"/>
    <w:rsid w:val="00F3657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C12F4"/>
    <w:rPr>
      <w:color w:val="808080"/>
    </w:rPr>
  </w:style>
  <w:style w:type="paragraph" w:customStyle="1" w:styleId="BF63FBB3478745CA99149CA2350A9D88">
    <w:name w:val="BF63FBB3478745CA99149CA2350A9D88"/>
    <w:rsid w:val="00E26EAA"/>
  </w:style>
  <w:style w:type="paragraph" w:customStyle="1" w:styleId="D71AABC064D74BB58C48705EA786B6CB">
    <w:name w:val="D71AABC064D74BB58C48705EA786B6CB"/>
    <w:rsid w:val="00D862F6"/>
  </w:style>
  <w:style w:type="paragraph" w:customStyle="1" w:styleId="CDF05827B10D4394BE27AA5DAF114FE3">
    <w:name w:val="CDF05827B10D4394BE27AA5DAF114FE3"/>
    <w:rsid w:val="00D862F6"/>
  </w:style>
  <w:style w:type="paragraph" w:customStyle="1" w:styleId="1D0BFBC879944FB3BB4AF01808C33C5E">
    <w:name w:val="1D0BFBC879944FB3BB4AF01808C33C5E"/>
    <w:rsid w:val="00EA02AD"/>
  </w:style>
  <w:style w:type="paragraph" w:customStyle="1" w:styleId="76D386BFC9524A97999AB4BA7BEF6249">
    <w:name w:val="76D386BFC9524A97999AB4BA7BEF624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pec_x0020_Type xmlns="64a3e435-be48-4f0a-a6e5-62b31e02ddd9">Special Provisions Insert</Spec_x0020_Type>
    <Category_x0020_Description xmlns="64a3e435-be48-4f0a-a6e5-62b31e02ddd9">Preliminary</Category_x0020_Description>
    <TOC_x0020_Group_x0020_Sort xmlns="64a3e435-be48-4f0a-a6e5-62b31e02ddd9">Part 3: Category 100 - Preliminary</TOC_x0020_Group_x0020_Sort>
    <Title_x0020_2 xmlns="64a3e435-be48-4f0a-a6e5-62b31e02ddd9" xsi:nil="true"/>
    <TOC_x0020_Group xmlns="64a3e435-be48-4f0a-a6e5-62b31e02ddd9">Category 100 – Preliminary</TOC_x0020_Group>
    <Src_x0020_ID xmlns="64a3e435-be48-4f0a-a6e5-62b31e02ddd9" xsi:nil="true"/>
    <Sheets xmlns="64a3e435-be48-4f0a-a6e5-62b31e02ddd9">5</Sheets>
    <Version_x0020_Date xmlns="64a3e435-be48-4f0a-a6e5-62b31e02ddd9">2024-02-15T05:00:00+00:00</Version_x0020_Date>
    <Wiki_x0020_URL xmlns="64a3e435-be48-4f0a-a6e5-62b31e02ddd9">
      <Url>https://wiki.roads.maryland.gov/mediawiki/index.php/104_MAINTENANCE_OF_TRAFFIC#:~:text=104.22%E2%80%82STOP/SLOW%20AUTOMATED%20FLAGGER%20ASSISTANCE%20DEVICE%20(AFAD)</Url>
      <Description>https://wiki.roads.maryland.gov/mediawiki/index.php/104_MAINTENANCE_OF_TRAFFIC#:~:text=104.22%E2%80%82STOP/SLOW%20AUTOMATED%20FLAGGER%20ASSISTANCE%20DEVICE%20(AFAD)</Description>
    </Wiki_x0020_URL>
    <Doc_x0020_Sort_x0020_Order xmlns="64a3e435-be48-4f0a-a6e5-62b31e02ddd9">4.22</Doc_x0020_Sort_x0020_Order>
    <Table_x0020_Of_x0020_Contents xmlns="64a3e435-be48-4f0a-a6e5-62b31e02ddd9">SPI - Section 104.22 — Stop/Slow Automated Flagger Assistance Device (AFAD)</Table_x0020_Of_x0020_Contents>
    <FileSizeLimit xmlns="64a3e435-be48-4f0a-a6e5-62b31e02ddd9" xsi:nil="true"/>
    <Spec_x0020_Year xmlns="403cbd46-e64d-4f3c-8130-02c6eed73600">2023</Spec_x0020_Year>
    <_dlc_DocId xmlns="403cbd46-e64d-4f3c-8130-02c6eed73600">SHASPECS-1983533616-8889</_dlc_DocId>
    <_dlc_DocIdUrl xmlns="403cbd46-e64d-4f3c-8130-02c6eed73600">
      <Url>https://mdotgov.sharepoint.com/sites/SHA_Specifications/_layouts/15/DocIdRedir.aspx?ID=SHASPECS-1983533616-8889</Url>
      <Description>SHASPECS-1983533616-8889</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Standard Specification" ma:contentTypeID="0x0101006B0E9F28F5A7D64E8DB05F4882F336610059E17D96B8F20546B60054FB03AD0064" ma:contentTypeVersion="89" ma:contentTypeDescription="Documentation https://mdotgov.sharepoint.com/sites/OHDTechnologySolutionsMDOTSHA/_layouts/OneNote.aspx?id=%2Fsites%2FOHDTechnologySolutionsMDOTSHA%2FSiteAssets%2FOHD%20Tech%20-%20DTSD%20Tools&amp;wd=target%28%F0%9F%93%97%20SHA%20Specifications.one%7C2E09E17B-8BEB-453C-A4E8-6AD6EE9BA3DC%2F3.1%20-%20Content%20Type%20Hub%20Items%7CAC7B166E-54A3-4AEF-88DA-DACB00FD1601%2F%29" ma:contentTypeScope="" ma:versionID="ac616f9a6c4fcef17737997a4f449d3c">
  <xsd:schema xmlns:xsd="http://www.w3.org/2001/XMLSchema" xmlns:xs="http://www.w3.org/2001/XMLSchema" xmlns:p="http://schemas.microsoft.com/office/2006/metadata/properties" xmlns:ns2="64a3e435-be48-4f0a-a6e5-62b31e02ddd9" xmlns:ns4="403cbd46-e64d-4f3c-8130-02c6eed73600" targetNamespace="http://schemas.microsoft.com/office/2006/metadata/properties" ma:root="true" ma:fieldsID="6809ed1b2b27fb4fafb9c4fa69faf79e" ns2:_="" ns4:_="">
    <xsd:import namespace="64a3e435-be48-4f0a-a6e5-62b31e02ddd9"/>
    <xsd:import namespace="403cbd46-e64d-4f3c-8130-02c6eed73600"/>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Sheets" minOccurs="0"/>
                <xsd:element ref="ns2:Version_x0020_Date" minOccurs="0"/>
                <xsd:element ref="ns2:Wiki_x0020_URL" minOccurs="0"/>
                <xsd:element ref="ns2:Doc_x0020_Sort_x0020_Order" minOccurs="0"/>
                <xsd:element ref="ns2:FileSizeLimit" minOccurs="0"/>
                <xsd:element ref="ns2:Src_x0020_ID" minOccurs="0"/>
                <xsd:element ref="ns4:_dlc_DocId" minOccurs="0"/>
                <xsd:element ref="ns4:_dlc_DocIdUrl" minOccurs="0"/>
                <xsd:element ref="ns4:_dlc_DocIdPersistId" minOccurs="0"/>
                <xsd:element ref="ns4:Spec_x0020_Yea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Sheets" ma:index="10" nillable="true" ma:displayName="Sheets" ma:internalName="Sheets">
      <xsd:simpleType>
        <xsd:restriction base="dms:Number"/>
      </xsd:simpleType>
    </xsd:element>
    <xsd:element name="Version_x0020_Date" ma:index="11" nillable="true" ma:displayName="Version Date" ma:format="DateOnly" ma:internalName="Version_x0020_Date">
      <xsd:simpleType>
        <xsd:restriction base="dms:DateTime"/>
      </xsd:simpleType>
    </xsd:element>
    <xsd:element name="Wiki_x0020_URL" ma:index="12"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Doc_x0020_Sort_x0020_Order" ma:index="19" nillable="true" ma:displayName="Doc Sort Order" ma:internalName="Doc_x0020_Sort_x0020_Order" ma:percentage="FALSE">
      <xsd:simpleType>
        <xsd:restriction base="dms:Number"/>
      </xsd:simpleType>
    </xsd:element>
    <xsd:element name="FileSizeLimit" ma:index="20" nillable="true" ma:displayName="File Size Limit" ma:internalName="FileSizeLimit">
      <xsd:simpleType>
        <xsd:restriction base="dms:Text">
          <xsd:maxLength value="255"/>
        </xsd:restriction>
      </xsd:simpleType>
    </xsd:element>
    <xsd:element name="Src_x0020_ID" ma:index="21" nillable="true" ma:displayName="Src ID" ma:internalName="Src_x0020_ID">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403cbd46-e64d-4f3c-8130-02c6eed73600" elementFormDefault="qualified">
    <xsd:import namespace="http://schemas.microsoft.com/office/2006/documentManagement/types"/>
    <xsd:import namespace="http://schemas.microsoft.com/office/infopath/2007/PartnerControls"/>
    <xsd:element name="_dlc_DocId" ma:index="22" nillable="true" ma:displayName="Document ID Value" ma:description="The value of the document ID assigned to this item." ma:indexed="true" ma:internalName="_dlc_DocId" ma:readOnly="true">
      <xsd:simpleType>
        <xsd:restriction base="dms:Text"/>
      </xsd:simpleType>
    </xsd:element>
    <xsd:element name="_dlc_DocIdUrl" ma:index="2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4" nillable="true" ma:displayName="Persist ID" ma:description="Keep ID on add." ma:hidden="true" ma:internalName="_dlc_DocIdPersistId" ma:readOnly="true">
      <xsd:simpleType>
        <xsd:restriction base="dms:Boolean"/>
      </xsd:simpleType>
    </xsd:element>
    <xsd:element name="Spec_x0020_Year" ma:index="25" nillable="true" ma:displayName="Spec Year" ma:decimals="0" ma:format="Dropdown" ma:internalName="Spec_x0020_Year" ma:percentage="FALSE">
      <xsd:simpleType>
        <xsd:restriction base="dms:Number">
          <xsd:maxInclusive value="3000"/>
          <xsd:minInclusive value="1900"/>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1" ma:displayName="Title"/>
        <xsd:element ref="dc:subject" minOccurs="0" maxOccurs="1" ma:index="4" ma:displayName="Subject"/>
        <xsd:element ref="dc:description" minOccurs="0" maxOccurs="1"/>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66ef227b-8bb7-45a7-93d7-65c949b5a8e5" ContentTypeId="0x0101006B0E9F28F5A7D64E8DB05F4882F33661" PreviousValue="false" LastSyncTimeStamp="2024-04-19T11:31:12.22Z"/>
</file>

<file path=customXml/itemProps1.xml><?xml version="1.0" encoding="utf-8"?>
<ds:datastoreItem xmlns:ds="http://schemas.openxmlformats.org/officeDocument/2006/customXml" ds:itemID="{AA19FC99-6256-45A5-AC27-CE72C143370F}">
  <ds:schemaRefs>
    <ds:schemaRef ds:uri="http://schemas.openxmlformats.org/officeDocument/2006/bibliography"/>
  </ds:schemaRefs>
</ds:datastoreItem>
</file>

<file path=customXml/itemProps2.xml><?xml version="1.0" encoding="utf-8"?>
<ds:datastoreItem xmlns:ds="http://schemas.openxmlformats.org/officeDocument/2006/customXml" ds:itemID="{BAF184C5-7896-4353-B95B-7694E7B45848}">
  <ds:schemaRefs>
    <ds:schemaRef ds:uri="http://schemas.microsoft.com/sharepoint/v3/contenttype/forms"/>
  </ds:schemaRefs>
</ds:datastoreItem>
</file>

<file path=customXml/itemProps3.xml><?xml version="1.0" encoding="utf-8"?>
<ds:datastoreItem xmlns:ds="http://schemas.openxmlformats.org/officeDocument/2006/customXml" ds:itemID="{6BA795E2-7BE0-4AA6-8326-ACCFB89D7E04}">
  <ds:schemaRefs>
    <ds:schemaRef ds:uri="http://schemas.microsoft.com/office/2006/metadata/properties"/>
    <ds:schemaRef ds:uri="http://schemas.microsoft.com/office/infopath/2007/PartnerControls"/>
    <ds:schemaRef ds:uri="64a3e435-be48-4f0a-a6e5-62b31e02ddd9"/>
  </ds:schemaRefs>
</ds:datastoreItem>
</file>

<file path=customXml/itemProps4.xml><?xml version="1.0" encoding="utf-8"?>
<ds:datastoreItem xmlns:ds="http://schemas.openxmlformats.org/officeDocument/2006/customXml" ds:itemID="{B1CB9C2A-FB54-4226-88C9-43CEBF48BF65}"/>
</file>

<file path=customXml/itemProps5.xml><?xml version="1.0" encoding="utf-8"?>
<ds:datastoreItem xmlns:ds="http://schemas.openxmlformats.org/officeDocument/2006/customXml" ds:itemID="{10DA66E3-6BCE-4282-AD7D-6AA3099EDAAB}"/>
</file>

<file path=customXml/itemProps6.xml><?xml version="1.0" encoding="utf-8"?>
<ds:datastoreItem xmlns:ds="http://schemas.openxmlformats.org/officeDocument/2006/customXml" ds:itemID="{E436327B-9203-4940-AB2D-5DAF73089090}"/>
</file>

<file path=docProps/app.xml><?xml version="1.0" encoding="utf-8"?>
<Properties xmlns="http://schemas.openxmlformats.org/officeDocument/2006/extended-properties" xmlns:vt="http://schemas.openxmlformats.org/officeDocument/2006/docPropsVTypes">
  <Template>SP.dot</Template>
  <TotalTime>170</TotalTime>
  <Pages>5</Pages>
  <Words>1808</Words>
  <Characters>8971</Characters>
  <Application>Microsoft Office Word</Application>
  <DocSecurity>0</DocSecurity>
  <Lines>208</Lines>
  <Paragraphs>71</Paragraphs>
  <ScaleCrop>false</ScaleCrop>
  <Manager>X-X-X</Manager>
  <Company/>
  <LinksUpToDate>false</LinksUpToDate>
  <CharactersWithSpaces>10708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104.22 — Stop/Slow Automated Flagger Assistance Device (AFAD)</dc:title>
  <dc:subject>SPI</dc:subject>
  <dc:creator>ARanade</dc:creator>
  <cp:keywords/>
  <dc:description/>
  <cp:lastModifiedBy>Reynaldo Delos Reyes</cp:lastModifiedBy>
  <cp:revision>172</cp:revision>
  <cp:lastPrinted>2012-02-06T14:40:00Z</cp:lastPrinted>
  <dcterms:created xsi:type="dcterms:W3CDTF">2023-06-27T15:11:00Z</dcterms:created>
  <dcterms:modified xsi:type="dcterms:W3CDTF">2024-03-06T14:11:00Z</dcterms:modified>
  <cp:category>Category 100</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ContentTypeId">
    <vt:lpwstr>0x0101006B0E9F28F5A7D64E8DB05F4882F336610059E17D96B8F20546B60054FB03AD0064</vt:lpwstr>
  </property>
  <property fmtid="{D5CDD505-2E9C-101B-9397-08002B2CF9AE}" pid="4" name="GrammarlyDocumentId">
    <vt:lpwstr>0789a9bf668dbf844f24e82d5056727b83dfff599e7579dfd706ac1c13697c3c</vt:lpwstr>
  </property>
  <property fmtid="{D5CDD505-2E9C-101B-9397-08002B2CF9AE}" pid="5" name="_dlc_DocIdItemGuid">
    <vt:lpwstr>b62de973-cf33-4f9d-8914-9c4d3812eb91</vt:lpwstr>
  </property>
  <property fmtid="{D5CDD505-2E9C-101B-9397-08002B2CF9AE}" pid="6" name="Network ID">
    <vt:lpwstr/>
  </property>
  <property fmtid="{D5CDD505-2E9C-101B-9397-08002B2CF9AE}" pid="7" name="Release Type">
    <vt:lpwstr>Replaced Existing SP or SPI</vt:lpwstr>
  </property>
  <property fmtid="{D5CDD505-2E9C-101B-9397-08002B2CF9AE}" pid="8" name="Explanation">
    <vt:lpwstr> To accommodate a Red/Yellow Lens type in Automated Flagger Assistant Device.</vt:lpwstr>
  </property>
  <property fmtid="{D5CDD505-2E9C-101B-9397-08002B2CF9AE}" pid="9" name="Office">
    <vt:lpwstr>OOTS</vt:lpwstr>
  </property>
  <property fmtid="{D5CDD505-2E9C-101B-9397-08002B2CF9AE}" pid="10" name="Submit">
    <vt:bool>false</vt:bool>
  </property>
  <property fmtid="{D5CDD505-2E9C-101B-9397-08002B2CF9AE}" pid="11" name="Release Status">
    <vt:lpwstr>Phase 4.1: Ready for Posting</vt:lpwstr>
  </property>
  <property fmtid="{D5CDD505-2E9C-101B-9397-08002B2CF9AE}" pid="12" name="IFB Include">
    <vt:bool>true</vt:bool>
  </property>
  <property fmtid="{D5CDD505-2E9C-101B-9397-08002B2CF9AE}" pid="13" name="Order">
    <vt:r8>8800</vt:r8>
  </property>
  <property fmtid="{D5CDD505-2E9C-101B-9397-08002B2CF9AE}" pid="14" name="xd_Signature">
    <vt:bool>false</vt:bool>
  </property>
  <property fmtid="{D5CDD505-2E9C-101B-9397-08002B2CF9AE}" pid="15" name="Src Document ID">
    <vt:lpwstr>, </vt:lpwstr>
  </property>
  <property fmtid="{D5CDD505-2E9C-101B-9397-08002B2CF9AE}" pid="16" name="xd_ProgID">
    <vt:lpwstr/>
  </property>
  <property fmtid="{D5CDD505-2E9C-101B-9397-08002B2CF9AE}" pid="17" name="Funding Types">
    <vt:lpwstr>;#Federal - A;#Federal - O;#State;#</vt:lpwstr>
  </property>
  <property fmtid="{D5CDD505-2E9C-101B-9397-08002B2CF9AE}" pid="18" name="FAP Number">
    <vt:lpwstr>N/A</vt:lpwstr>
  </property>
  <property fmtid="{D5CDD505-2E9C-101B-9397-08002B2CF9AE}" pid="19" name="_SourceUrl">
    <vt:lpwstr/>
  </property>
  <property fmtid="{D5CDD505-2E9C-101B-9397-08002B2CF9AE}" pid="20" name="_SharedFileIndex">
    <vt:lpwstr/>
  </property>
  <property fmtid="{D5CDD505-2E9C-101B-9397-08002B2CF9AE}" pid="21" name="ComplianceAssetId">
    <vt:lpwstr/>
  </property>
  <property fmtid="{D5CDD505-2E9C-101B-9397-08002B2CF9AE}" pid="22" name="TemplateUrl">
    <vt:lpwstr/>
  </property>
  <property fmtid="{D5CDD505-2E9C-101B-9397-08002B2CF9AE}" pid="23" name="TriggerFlowInfo">
    <vt:lpwstr/>
  </property>
</Properties>
</file>